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bin" ContentType="application/vnd.openxmlformats-officedocument.oleObjec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1E68D9" w:rsidRPr="00B067CB" w:rsidRDefault="001E68D9" w:rsidP="00B067CB">
      <w:pPr>
        <w:jc w:val="center"/>
        <w:rPr>
          <w:rFonts w:ascii="宋体" w:cs="宋体"/>
          <w:sz w:val="24"/>
          <w:szCs w:val="24"/>
        </w:rPr>
      </w:pPr>
      <w:r w:rsidRPr="00B067CB">
        <w:rPr>
          <w:rFonts w:ascii="宋体" w:hAnsi="宋体" w:cs="宋体" w:hint="eastAsia"/>
          <w:sz w:val="32"/>
          <w:szCs w:val="32"/>
        </w:rPr>
        <w:t>海淀区九年级第</w:t>
      </w:r>
      <w:r>
        <w:rPr>
          <w:rFonts w:ascii="宋体" w:hAnsi="宋体" w:cs="宋体" w:hint="eastAsia"/>
          <w:sz w:val="32"/>
          <w:szCs w:val="32"/>
        </w:rPr>
        <w:t>二</w:t>
      </w:r>
      <w:r w:rsidRPr="00B067CB">
        <w:rPr>
          <w:rFonts w:ascii="宋体" w:hAnsi="宋体" w:cs="宋体" w:hint="eastAsia"/>
          <w:sz w:val="32"/>
          <w:szCs w:val="32"/>
        </w:rPr>
        <w:t>学期</w:t>
      </w:r>
      <w:r>
        <w:rPr>
          <w:rFonts w:ascii="宋体" w:hAnsi="宋体" w:cs="宋体" w:hint="eastAsia"/>
          <w:sz w:val="32"/>
          <w:szCs w:val="32"/>
        </w:rPr>
        <w:t>期中</w:t>
      </w:r>
      <w:r w:rsidRPr="00B067CB">
        <w:rPr>
          <w:rFonts w:ascii="宋体" w:hAnsi="宋体" w:cs="宋体" w:hint="eastAsia"/>
          <w:sz w:val="32"/>
          <w:szCs w:val="32"/>
        </w:rPr>
        <w:t>练习</w:t>
      </w:r>
    </w:p>
    <w:p w:rsidR="001E68D9" w:rsidRPr="00B067CB" w:rsidRDefault="001E68D9" w:rsidP="00B067CB">
      <w:pPr>
        <w:jc w:val="center"/>
        <w:rPr>
          <w:rFonts w:ascii="宋体" w:cs="宋体"/>
          <w:b/>
          <w:sz w:val="24"/>
          <w:szCs w:val="24"/>
        </w:rPr>
      </w:pPr>
      <w:r w:rsidRPr="00B067CB">
        <w:rPr>
          <w:rFonts w:ascii="宋体" w:hAnsi="宋体" w:cs="宋体"/>
          <w:b/>
          <w:sz w:val="28"/>
          <w:szCs w:val="28"/>
        </w:rPr>
        <w:t xml:space="preserve">    </w:t>
      </w:r>
      <w:r w:rsidRPr="00B067CB">
        <w:rPr>
          <w:rFonts w:ascii="宋体" w:hAnsi="宋体" w:cs="宋体" w:hint="eastAsia"/>
          <w:b/>
          <w:sz w:val="28"/>
          <w:szCs w:val="28"/>
        </w:rPr>
        <w:t>语</w:t>
      </w:r>
      <w:r w:rsidRPr="00B067CB">
        <w:rPr>
          <w:rFonts w:ascii="宋体" w:hAnsi="宋体" w:cs="宋体"/>
          <w:b/>
          <w:sz w:val="28"/>
          <w:szCs w:val="28"/>
        </w:rPr>
        <w:t xml:space="preserve">   </w:t>
      </w:r>
      <w:r w:rsidRPr="00B067CB">
        <w:rPr>
          <w:rFonts w:ascii="宋体" w:hAnsi="宋体" w:cs="宋体" w:hint="eastAsia"/>
          <w:b/>
          <w:sz w:val="28"/>
          <w:szCs w:val="28"/>
        </w:rPr>
        <w:t>文</w:t>
      </w:r>
      <w:r w:rsidRPr="00B067CB">
        <w:rPr>
          <w:rFonts w:ascii="宋体" w:hAnsi="宋体" w:cs="宋体"/>
          <w:b/>
          <w:sz w:val="28"/>
          <w:szCs w:val="28"/>
        </w:rPr>
        <w:t xml:space="preserve"> </w:t>
      </w:r>
      <w:r w:rsidRPr="00B067CB">
        <w:rPr>
          <w:rFonts w:ascii="宋体" w:hAnsi="宋体" w:cs="宋体"/>
          <w:b/>
          <w:sz w:val="24"/>
          <w:szCs w:val="24"/>
        </w:rPr>
        <w:t xml:space="preserve">                 201</w:t>
      </w:r>
      <w:r>
        <w:rPr>
          <w:rFonts w:ascii="宋体" w:hAnsi="宋体" w:cs="宋体"/>
          <w:b/>
          <w:sz w:val="24"/>
          <w:szCs w:val="24"/>
        </w:rPr>
        <w:t>5</w:t>
      </w:r>
      <w:r w:rsidRPr="00B067CB">
        <w:rPr>
          <w:rFonts w:ascii="宋体" w:cs="宋体"/>
          <w:b/>
          <w:sz w:val="24"/>
          <w:szCs w:val="24"/>
        </w:rPr>
        <w:t>.</w:t>
      </w:r>
      <w:r>
        <w:rPr>
          <w:rFonts w:ascii="宋体" w:hAnsi="宋体" w:cs="宋体"/>
          <w:b/>
          <w:sz w:val="24"/>
          <w:szCs w:val="24"/>
        </w:rPr>
        <w:t>5</w:t>
      </w:r>
    </w:p>
    <w:p w:rsidR="001E68D9" w:rsidRPr="00B067CB" w:rsidRDefault="001E68D9" w:rsidP="00B067CB">
      <w:pPr>
        <w:jc w:val="center"/>
        <w:rPr>
          <w:rFonts w:ascii="宋体" w:cs="宋体"/>
          <w:b/>
          <w:sz w:val="24"/>
          <w:szCs w:val="24"/>
        </w:rPr>
      </w:pPr>
    </w:p>
    <w:tbl>
      <w:tblPr>
        <w:tblW w:w="0" w:type="auto"/>
        <w:tblInd w:w="208" w:type="dxa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CellMar>
          <w:left w:w="28" w:type="dxa"/>
          <w:right w:w="28" w:type="dxa"/>
        </w:tblCellMar>
        <w:tblLook w:val="0000"/>
      </w:tblPr>
      <w:tblGrid>
        <w:gridCol w:w="540"/>
        <w:gridCol w:w="8100"/>
      </w:tblGrid>
      <w:tr w:rsidR="001E68D9" w:rsidRPr="007A52D3" w:rsidTr="00A627F3">
        <w:trPr>
          <w:trHeight w:val="1400"/>
        </w:trPr>
        <w:tc>
          <w:tcPr>
            <w:tcW w:w="540" w:type="dxa"/>
            <w:vAlign w:val="center"/>
          </w:tcPr>
          <w:p w:rsidR="001E68D9" w:rsidRPr="00B067CB" w:rsidRDefault="001E68D9" w:rsidP="00B067CB">
            <w:pPr>
              <w:spacing w:line="220" w:lineRule="exact"/>
              <w:jc w:val="center"/>
              <w:rPr>
                <w:rFonts w:ascii="宋体" w:cs="宋体"/>
                <w:bCs/>
                <w:spacing w:val="4"/>
                <w:sz w:val="24"/>
                <w:szCs w:val="24"/>
              </w:rPr>
            </w:pPr>
            <w:r w:rsidRPr="00B067CB">
              <w:rPr>
                <w:rFonts w:ascii="宋体" w:hAnsi="宋体" w:cs="宋体" w:hint="eastAsia"/>
                <w:bCs/>
                <w:spacing w:val="4"/>
                <w:sz w:val="24"/>
                <w:szCs w:val="24"/>
              </w:rPr>
              <w:t>考</w:t>
            </w:r>
          </w:p>
          <w:p w:rsidR="001E68D9" w:rsidRPr="00B067CB" w:rsidRDefault="001E68D9" w:rsidP="00B067CB">
            <w:pPr>
              <w:spacing w:line="220" w:lineRule="exact"/>
              <w:jc w:val="center"/>
              <w:rPr>
                <w:rFonts w:ascii="宋体" w:cs="宋体"/>
                <w:bCs/>
                <w:spacing w:val="4"/>
                <w:sz w:val="24"/>
                <w:szCs w:val="24"/>
              </w:rPr>
            </w:pPr>
            <w:r w:rsidRPr="00B067CB">
              <w:rPr>
                <w:rFonts w:ascii="宋体" w:hAnsi="宋体" w:cs="宋体" w:hint="eastAsia"/>
                <w:bCs/>
                <w:spacing w:val="4"/>
                <w:sz w:val="24"/>
                <w:szCs w:val="24"/>
              </w:rPr>
              <w:t>生</w:t>
            </w:r>
          </w:p>
          <w:p w:rsidR="001E68D9" w:rsidRPr="00B067CB" w:rsidRDefault="001E68D9" w:rsidP="00B067CB">
            <w:pPr>
              <w:spacing w:line="220" w:lineRule="exact"/>
              <w:jc w:val="center"/>
              <w:rPr>
                <w:rFonts w:ascii="宋体" w:cs="宋体"/>
                <w:bCs/>
                <w:spacing w:val="4"/>
                <w:sz w:val="24"/>
                <w:szCs w:val="24"/>
              </w:rPr>
            </w:pPr>
            <w:r w:rsidRPr="00B067CB">
              <w:rPr>
                <w:rFonts w:ascii="宋体" w:hAnsi="宋体" w:cs="宋体" w:hint="eastAsia"/>
                <w:bCs/>
                <w:spacing w:val="4"/>
                <w:sz w:val="24"/>
                <w:szCs w:val="24"/>
              </w:rPr>
              <w:t>须</w:t>
            </w:r>
          </w:p>
          <w:p w:rsidR="001E68D9" w:rsidRPr="00B067CB" w:rsidRDefault="001E68D9" w:rsidP="00B067CB">
            <w:pPr>
              <w:spacing w:line="220" w:lineRule="exact"/>
              <w:jc w:val="center"/>
              <w:rPr>
                <w:rFonts w:ascii="宋体" w:cs="宋体"/>
                <w:bCs/>
                <w:spacing w:val="4"/>
                <w:sz w:val="24"/>
                <w:szCs w:val="24"/>
              </w:rPr>
            </w:pPr>
            <w:r w:rsidRPr="00B067CB">
              <w:rPr>
                <w:rFonts w:ascii="宋体" w:hAnsi="宋体" w:cs="宋体" w:hint="eastAsia"/>
                <w:bCs/>
                <w:spacing w:val="4"/>
                <w:sz w:val="24"/>
                <w:szCs w:val="24"/>
              </w:rPr>
              <w:t>知</w:t>
            </w:r>
          </w:p>
        </w:tc>
        <w:tc>
          <w:tcPr>
            <w:tcW w:w="8100" w:type="dxa"/>
            <w:vAlign w:val="center"/>
          </w:tcPr>
          <w:p w:rsidR="001E68D9" w:rsidRPr="008765C2" w:rsidRDefault="001E68D9" w:rsidP="001E68D9">
            <w:pPr>
              <w:ind w:firstLineChars="100" w:firstLine="31680"/>
              <w:rPr>
                <w:rFonts w:ascii="宋体" w:cs="宋体"/>
                <w:spacing w:val="4"/>
                <w:sz w:val="24"/>
                <w:szCs w:val="24"/>
              </w:rPr>
            </w:pPr>
            <w:r w:rsidRPr="008765C2">
              <w:rPr>
                <w:rFonts w:ascii="宋体" w:hAnsi="宋体" w:cs="宋体"/>
                <w:sz w:val="24"/>
                <w:szCs w:val="24"/>
              </w:rPr>
              <w:t>1</w:t>
            </w:r>
            <w:r w:rsidRPr="008765C2">
              <w:rPr>
                <w:rFonts w:ascii="宋体" w:hAnsi="宋体" w:cs="宋体" w:hint="eastAsia"/>
                <w:sz w:val="24"/>
                <w:szCs w:val="24"/>
              </w:rPr>
              <w:t>．</w:t>
            </w:r>
            <w:r w:rsidRPr="008765C2">
              <w:rPr>
                <w:rFonts w:ascii="宋体" w:hAnsi="宋体" w:cs="宋体" w:hint="eastAsia"/>
                <w:spacing w:val="4"/>
                <w:sz w:val="24"/>
                <w:szCs w:val="24"/>
              </w:rPr>
              <w:t>本试卷共</w:t>
            </w:r>
            <w:r w:rsidRPr="008765C2">
              <w:rPr>
                <w:rFonts w:ascii="宋体" w:hAnsi="宋体" w:cs="宋体"/>
                <w:spacing w:val="4"/>
                <w:sz w:val="24"/>
                <w:szCs w:val="24"/>
              </w:rPr>
              <w:t>10</w:t>
            </w:r>
            <w:r w:rsidRPr="008765C2">
              <w:rPr>
                <w:rFonts w:ascii="宋体" w:hAnsi="宋体" w:cs="宋体" w:hint="eastAsia"/>
                <w:spacing w:val="4"/>
                <w:sz w:val="24"/>
                <w:szCs w:val="24"/>
              </w:rPr>
              <w:t>页，共四道大题，</w:t>
            </w:r>
            <w:r w:rsidRPr="0022347D">
              <w:rPr>
                <w:rFonts w:ascii="宋体" w:hAnsi="宋体" w:cs="宋体"/>
                <w:spacing w:val="4"/>
                <w:sz w:val="24"/>
                <w:szCs w:val="24"/>
              </w:rPr>
              <w:t>21</w:t>
            </w:r>
            <w:r w:rsidRPr="0022347D">
              <w:rPr>
                <w:rFonts w:ascii="宋体" w:hAnsi="宋体" w:cs="宋体" w:hint="eastAsia"/>
                <w:spacing w:val="4"/>
                <w:sz w:val="24"/>
                <w:szCs w:val="24"/>
              </w:rPr>
              <w:t>道</w:t>
            </w:r>
            <w:r w:rsidRPr="008765C2">
              <w:rPr>
                <w:rFonts w:ascii="宋体" w:hAnsi="宋体" w:cs="宋体" w:hint="eastAsia"/>
                <w:spacing w:val="4"/>
                <w:sz w:val="24"/>
                <w:szCs w:val="24"/>
              </w:rPr>
              <w:t>小题。满分</w:t>
            </w:r>
            <w:r w:rsidRPr="008765C2">
              <w:rPr>
                <w:rFonts w:ascii="宋体" w:hAnsi="宋体" w:cs="宋体"/>
                <w:spacing w:val="4"/>
                <w:sz w:val="24"/>
                <w:szCs w:val="24"/>
              </w:rPr>
              <w:t>120</w:t>
            </w:r>
            <w:r w:rsidRPr="008765C2">
              <w:rPr>
                <w:rFonts w:ascii="宋体" w:hAnsi="宋体" w:cs="宋体" w:hint="eastAsia"/>
                <w:spacing w:val="4"/>
                <w:sz w:val="24"/>
                <w:szCs w:val="24"/>
              </w:rPr>
              <w:t>分。考试时间</w:t>
            </w:r>
            <w:r w:rsidRPr="008765C2">
              <w:rPr>
                <w:rFonts w:ascii="宋体" w:hAnsi="宋体" w:cs="宋体"/>
                <w:spacing w:val="4"/>
                <w:sz w:val="24"/>
                <w:szCs w:val="24"/>
              </w:rPr>
              <w:t>150</w:t>
            </w:r>
            <w:r w:rsidRPr="008765C2">
              <w:rPr>
                <w:rFonts w:ascii="宋体" w:hAnsi="宋体" w:cs="宋体" w:hint="eastAsia"/>
                <w:spacing w:val="4"/>
                <w:sz w:val="24"/>
                <w:szCs w:val="24"/>
              </w:rPr>
              <w:t>分钟。</w:t>
            </w:r>
          </w:p>
          <w:p w:rsidR="001E68D9" w:rsidRPr="008765C2" w:rsidRDefault="001E68D9" w:rsidP="001E68D9">
            <w:pPr>
              <w:ind w:firstLineChars="100" w:firstLine="31680"/>
              <w:rPr>
                <w:rFonts w:ascii="宋体" w:cs="宋体"/>
                <w:spacing w:val="4"/>
                <w:sz w:val="24"/>
                <w:szCs w:val="24"/>
              </w:rPr>
            </w:pPr>
            <w:r w:rsidRPr="008765C2">
              <w:rPr>
                <w:rFonts w:ascii="宋体" w:hAnsi="宋体" w:cs="宋体"/>
                <w:spacing w:val="4"/>
                <w:sz w:val="24"/>
                <w:szCs w:val="24"/>
              </w:rPr>
              <w:t>2</w:t>
            </w:r>
            <w:r w:rsidRPr="008765C2">
              <w:rPr>
                <w:rFonts w:ascii="宋体" w:hAnsi="宋体" w:cs="宋体" w:hint="eastAsia"/>
                <w:spacing w:val="4"/>
                <w:sz w:val="24"/>
                <w:szCs w:val="24"/>
              </w:rPr>
              <w:t>．在答题纸上准确填写学校名称、班级名称、姓名。</w:t>
            </w:r>
          </w:p>
          <w:p w:rsidR="001E68D9" w:rsidRPr="008765C2" w:rsidRDefault="001E68D9" w:rsidP="001E68D9">
            <w:pPr>
              <w:ind w:firstLineChars="100" w:firstLine="31680"/>
              <w:rPr>
                <w:rFonts w:ascii="宋体" w:cs="宋体"/>
                <w:spacing w:val="4"/>
                <w:sz w:val="24"/>
                <w:szCs w:val="24"/>
              </w:rPr>
            </w:pPr>
            <w:r w:rsidRPr="008765C2">
              <w:rPr>
                <w:rFonts w:ascii="宋体" w:hAnsi="宋体" w:cs="宋体"/>
                <w:spacing w:val="4"/>
                <w:sz w:val="24"/>
                <w:szCs w:val="24"/>
              </w:rPr>
              <w:t>3</w:t>
            </w:r>
            <w:r w:rsidRPr="008765C2">
              <w:rPr>
                <w:rFonts w:ascii="宋体" w:hAnsi="宋体" w:cs="宋体" w:hint="eastAsia"/>
                <w:spacing w:val="4"/>
                <w:sz w:val="24"/>
                <w:szCs w:val="24"/>
              </w:rPr>
              <w:t>．试题答案一律填涂或书写在答题纸上，在试卷上作答无效。</w:t>
            </w:r>
          </w:p>
          <w:p w:rsidR="001E68D9" w:rsidRPr="008765C2" w:rsidRDefault="001E68D9" w:rsidP="001E68D9">
            <w:pPr>
              <w:ind w:firstLineChars="100" w:firstLine="31680"/>
              <w:rPr>
                <w:rFonts w:ascii="宋体" w:cs="宋体"/>
                <w:position w:val="10"/>
                <w:sz w:val="24"/>
                <w:szCs w:val="24"/>
                <w:highlight w:val="yellow"/>
              </w:rPr>
            </w:pPr>
            <w:r w:rsidRPr="008765C2">
              <w:rPr>
                <w:rFonts w:ascii="宋体" w:hAnsi="宋体" w:cs="宋体"/>
                <w:position w:val="-14"/>
                <w:sz w:val="24"/>
                <w:szCs w:val="24"/>
              </w:rPr>
              <w:t>4</w:t>
            </w:r>
            <w:r w:rsidRPr="008765C2">
              <w:rPr>
                <w:rFonts w:ascii="宋体" w:hAnsi="宋体" w:cs="宋体" w:hint="eastAsia"/>
                <w:position w:val="-14"/>
                <w:sz w:val="24"/>
                <w:szCs w:val="24"/>
              </w:rPr>
              <w:t>．考试结束，请将本试卷和答题纸一并交回。</w:t>
            </w:r>
          </w:p>
        </w:tc>
      </w:tr>
    </w:tbl>
    <w:p w:rsidR="001E68D9" w:rsidRDefault="001E68D9" w:rsidP="00C56AF5">
      <w:pPr>
        <w:rPr>
          <w:rFonts w:ascii="宋体"/>
          <w:bCs/>
          <w:sz w:val="24"/>
          <w:szCs w:val="24"/>
        </w:rPr>
      </w:pPr>
      <w:r>
        <w:rPr>
          <w:rFonts w:ascii="宋体" w:hAnsi="宋体" w:cs="宋体" w:hint="eastAsia"/>
          <w:b/>
          <w:bCs/>
          <w:sz w:val="24"/>
          <w:szCs w:val="24"/>
        </w:rPr>
        <w:t>一、</w:t>
      </w:r>
      <w:r w:rsidRPr="00C56AF5">
        <w:rPr>
          <w:rFonts w:ascii="宋体" w:hAnsi="宋体" w:cs="宋体" w:hint="eastAsia"/>
          <w:b/>
          <w:bCs/>
          <w:sz w:val="24"/>
          <w:szCs w:val="24"/>
        </w:rPr>
        <w:t>基础</w:t>
      </w:r>
      <w:r w:rsidRPr="00C56AF5">
        <w:rPr>
          <w:rFonts w:ascii="Times New Roman" w:hAnsi="Times New Roman"/>
          <w:b/>
          <w:bCs/>
          <w:sz w:val="24"/>
          <w:szCs w:val="24"/>
        </w:rPr>
        <w:t>·</w:t>
      </w:r>
      <w:r w:rsidRPr="00C56AF5">
        <w:rPr>
          <w:rFonts w:ascii="Times New Roman" w:hAnsi="Times New Roman" w:hint="eastAsia"/>
          <w:b/>
          <w:bCs/>
          <w:sz w:val="24"/>
          <w:szCs w:val="24"/>
        </w:rPr>
        <w:t>运用。</w:t>
      </w:r>
      <w:r w:rsidRPr="00C56AF5">
        <w:rPr>
          <w:rFonts w:ascii="宋体" w:hAnsi="宋体" w:hint="eastAsia"/>
          <w:bCs/>
          <w:sz w:val="24"/>
          <w:szCs w:val="24"/>
        </w:rPr>
        <w:t>（共</w:t>
      </w:r>
      <w:r w:rsidRPr="00C56AF5">
        <w:rPr>
          <w:rFonts w:ascii="宋体" w:hAnsi="宋体"/>
          <w:bCs/>
          <w:sz w:val="24"/>
          <w:szCs w:val="24"/>
        </w:rPr>
        <w:t>2</w:t>
      </w:r>
      <w:r>
        <w:rPr>
          <w:rFonts w:ascii="宋体" w:hAnsi="宋体"/>
          <w:bCs/>
          <w:sz w:val="24"/>
          <w:szCs w:val="24"/>
        </w:rPr>
        <w:t>2</w:t>
      </w:r>
      <w:r w:rsidRPr="00C56AF5">
        <w:rPr>
          <w:rFonts w:ascii="宋体" w:hAnsi="宋体" w:hint="eastAsia"/>
          <w:bCs/>
          <w:sz w:val="24"/>
          <w:szCs w:val="24"/>
        </w:rPr>
        <w:t>分）</w:t>
      </w:r>
    </w:p>
    <w:p w:rsidR="001E68D9" w:rsidRPr="0083407B" w:rsidRDefault="001E68D9" w:rsidP="00C56AF5">
      <w:pPr>
        <w:jc w:val="left"/>
        <w:rPr>
          <w:rFonts w:ascii="黑体" w:eastAsia="黑体" w:hAnsi="黑体"/>
          <w:b/>
          <w:bCs/>
          <w:sz w:val="24"/>
          <w:szCs w:val="24"/>
        </w:rPr>
      </w:pPr>
      <w:r w:rsidRPr="0083407B">
        <w:rPr>
          <w:rFonts w:ascii="黑体" w:eastAsia="黑体" w:hAnsi="黑体" w:hint="eastAsia"/>
          <w:bCs/>
          <w:sz w:val="24"/>
          <w:szCs w:val="24"/>
        </w:rPr>
        <w:t>下列选择题均只有</w:t>
      </w:r>
      <w:r w:rsidRPr="0083407B">
        <w:rPr>
          <w:rFonts w:ascii="宋体" w:hAnsi="宋体" w:cs="宋体" w:hint="eastAsia"/>
          <w:color w:val="000000"/>
          <w:szCs w:val="21"/>
          <w:em w:val="dot"/>
        </w:rPr>
        <w:t>一个</w:t>
      </w:r>
      <w:r w:rsidRPr="0083407B">
        <w:rPr>
          <w:rFonts w:ascii="黑体" w:eastAsia="黑体" w:hAnsi="黑体" w:hint="eastAsia"/>
          <w:bCs/>
          <w:sz w:val="24"/>
          <w:szCs w:val="24"/>
        </w:rPr>
        <w:t>符合题意，选出答案后在答题纸上用铅笔把对应题目的选项字母涂黑涂满。填空题根据要求作答，把答案填写在答题纸上。</w:t>
      </w:r>
    </w:p>
    <w:p w:rsidR="001E68D9" w:rsidRPr="00734A11" w:rsidRDefault="001E68D9" w:rsidP="00734A11">
      <w:pPr>
        <w:spacing w:line="360" w:lineRule="exact"/>
        <w:ind w:left="-105"/>
        <w:rPr>
          <w:rFonts w:ascii="Times New Roman" w:hAnsi="Times New Roman"/>
          <w:color w:val="000000"/>
          <w:szCs w:val="24"/>
        </w:rPr>
      </w:pPr>
      <w:r w:rsidRPr="00734A11">
        <w:rPr>
          <w:rFonts w:ascii="Times New Roman" w:hAnsi="Times New Roman"/>
          <w:color w:val="000000"/>
          <w:szCs w:val="24"/>
        </w:rPr>
        <w:t>1.</w:t>
      </w:r>
      <w:r w:rsidRPr="00734A11">
        <w:rPr>
          <w:rFonts w:ascii="Times New Roman" w:hAnsi="Times New Roman" w:hint="eastAsia"/>
          <w:color w:val="000000"/>
          <w:szCs w:val="24"/>
        </w:rPr>
        <w:t>阅读下面的文字，完成第（</w:t>
      </w:r>
      <w:r w:rsidRPr="00734A11">
        <w:rPr>
          <w:rFonts w:ascii="Times New Roman" w:hAnsi="Times New Roman"/>
          <w:color w:val="000000"/>
          <w:szCs w:val="24"/>
        </w:rPr>
        <w:t>1</w:t>
      </w:r>
      <w:r w:rsidRPr="00734A11">
        <w:rPr>
          <w:rFonts w:ascii="Times New Roman" w:hAnsi="Times New Roman" w:hint="eastAsia"/>
          <w:color w:val="000000"/>
          <w:szCs w:val="24"/>
        </w:rPr>
        <w:t>）</w:t>
      </w:r>
      <w:r w:rsidRPr="00734A11">
        <w:rPr>
          <w:rFonts w:ascii="Times New Roman" w:hAnsi="Times New Roman"/>
          <w:color w:val="000000"/>
          <w:szCs w:val="24"/>
        </w:rPr>
        <w:t>-</w:t>
      </w:r>
      <w:r w:rsidRPr="00734A11">
        <w:rPr>
          <w:rFonts w:ascii="Times New Roman" w:hAnsi="Times New Roman" w:hint="eastAsia"/>
          <w:color w:val="000000"/>
          <w:szCs w:val="24"/>
        </w:rPr>
        <w:t>（</w:t>
      </w:r>
      <w:r>
        <w:rPr>
          <w:rFonts w:ascii="Times New Roman" w:hAnsi="Times New Roman"/>
          <w:color w:val="000000"/>
          <w:szCs w:val="24"/>
        </w:rPr>
        <w:t>5</w:t>
      </w:r>
      <w:r>
        <w:rPr>
          <w:rFonts w:ascii="Times New Roman" w:hAnsi="Times New Roman" w:hint="eastAsia"/>
          <w:color w:val="000000"/>
          <w:szCs w:val="24"/>
        </w:rPr>
        <w:t>）题。（共</w:t>
      </w:r>
      <w:r w:rsidRPr="00734A11">
        <w:rPr>
          <w:rFonts w:ascii="Times New Roman" w:hAnsi="Times New Roman"/>
          <w:color w:val="000000"/>
          <w:szCs w:val="24"/>
        </w:rPr>
        <w:t>1</w:t>
      </w:r>
      <w:r>
        <w:rPr>
          <w:rFonts w:ascii="Times New Roman" w:hAnsi="Times New Roman"/>
          <w:color w:val="000000"/>
          <w:szCs w:val="24"/>
        </w:rPr>
        <w:t>0</w:t>
      </w:r>
      <w:r w:rsidRPr="00734A11">
        <w:rPr>
          <w:rFonts w:ascii="Times New Roman" w:hAnsi="Times New Roman" w:hint="eastAsia"/>
          <w:color w:val="000000"/>
          <w:szCs w:val="24"/>
        </w:rPr>
        <w:t>分）</w:t>
      </w:r>
    </w:p>
    <w:p w:rsidR="001E68D9" w:rsidRPr="00BD561A" w:rsidRDefault="001E68D9" w:rsidP="00A409D3">
      <w:pPr>
        <w:spacing w:line="360" w:lineRule="exact"/>
        <w:ind w:firstLineChars="200" w:firstLine="31680"/>
        <w:rPr>
          <w:rFonts w:ascii="楷体" w:eastAsia="楷体" w:hAnsi="楷体"/>
          <w:color w:val="000000"/>
          <w:szCs w:val="24"/>
        </w:rPr>
      </w:pPr>
      <w:r w:rsidRPr="00BD561A">
        <w:rPr>
          <w:rFonts w:ascii="楷体" w:eastAsia="楷体" w:hAnsi="楷体" w:hint="eastAsia"/>
          <w:color w:val="000000"/>
          <w:szCs w:val="24"/>
        </w:rPr>
        <w:t>杏花开放</w:t>
      </w:r>
      <w:r>
        <w:rPr>
          <w:rFonts w:ascii="楷体" w:eastAsia="楷体" w:hAnsi="楷体" w:hint="eastAsia"/>
          <w:color w:val="000000"/>
          <w:szCs w:val="24"/>
        </w:rPr>
        <w:t>时节</w:t>
      </w:r>
      <w:r w:rsidRPr="00BD561A">
        <w:rPr>
          <w:rFonts w:ascii="楷体" w:eastAsia="楷体" w:hAnsi="楷体" w:hint="eastAsia"/>
          <w:color w:val="000000"/>
          <w:szCs w:val="24"/>
        </w:rPr>
        <w:t>，江南一带</w:t>
      </w:r>
      <w:r>
        <w:rPr>
          <w:rFonts w:ascii="楷体" w:eastAsia="楷体" w:hAnsi="楷体" w:hint="eastAsia"/>
          <w:color w:val="000000"/>
          <w:szCs w:val="24"/>
        </w:rPr>
        <w:t>往往</w:t>
      </w:r>
      <w:r>
        <w:rPr>
          <w:rFonts w:ascii="宋体" w:hAnsi="宋体" w:hint="eastAsia"/>
          <w:color w:val="000000"/>
          <w:szCs w:val="24"/>
          <w:u w:val="single"/>
        </w:rPr>
        <w:t>甲</w:t>
      </w:r>
      <w:r w:rsidRPr="00BD561A">
        <w:rPr>
          <w:rFonts w:ascii="宋体" w:hAnsi="宋体" w:hint="eastAsia"/>
          <w:color w:val="000000"/>
          <w:szCs w:val="24"/>
        </w:rPr>
        <w:t>，</w:t>
      </w:r>
      <w:r w:rsidRPr="00BD561A">
        <w:rPr>
          <w:rFonts w:ascii="楷体" w:eastAsia="楷体" w:hAnsi="楷体" w:hint="eastAsia"/>
          <w:color w:val="000000"/>
          <w:szCs w:val="24"/>
        </w:rPr>
        <w:t>老是不肯放</w:t>
      </w:r>
      <w:r>
        <w:rPr>
          <w:rFonts w:ascii="楷体" w:eastAsia="楷体" w:hAnsi="楷体" w:hint="eastAsia"/>
          <w:color w:val="000000"/>
          <w:szCs w:val="24"/>
        </w:rPr>
        <w:t>晴。但自读了元代虞集的诗句“杏花春雨江南”后，</w:t>
      </w:r>
      <w:r w:rsidRPr="00BD561A">
        <w:rPr>
          <w:rFonts w:ascii="楷体" w:eastAsia="楷体" w:hAnsi="楷体" w:hint="eastAsia"/>
          <w:color w:val="000000"/>
          <w:szCs w:val="24"/>
        </w:rPr>
        <w:t>便不再</w:t>
      </w:r>
      <w:r>
        <w:rPr>
          <w:rFonts w:ascii="楷体" w:eastAsia="楷体" w:hAnsi="楷体" w:hint="eastAsia"/>
          <w:color w:val="000000"/>
          <w:szCs w:val="24"/>
        </w:rPr>
        <w:t>觉得</w:t>
      </w:r>
      <w:r w:rsidRPr="00BD561A">
        <w:rPr>
          <w:rFonts w:ascii="楷体" w:eastAsia="楷体" w:hAnsi="楷体" w:hint="eastAsia"/>
          <w:color w:val="000000"/>
          <w:szCs w:val="24"/>
        </w:rPr>
        <w:t>雨煞风景了。</w:t>
      </w:r>
      <w:r>
        <w:rPr>
          <w:rFonts w:ascii="楷体" w:eastAsia="楷体" w:hAnsi="楷体" w:hint="eastAsia"/>
          <w:color w:val="000000"/>
          <w:szCs w:val="24"/>
        </w:rPr>
        <w:t>“杏花”“春雨”“江南”，这</w:t>
      </w:r>
      <w:r w:rsidRPr="00BD561A">
        <w:rPr>
          <w:rFonts w:ascii="楷体" w:eastAsia="楷体" w:hAnsi="楷体" w:hint="eastAsia"/>
          <w:color w:val="000000"/>
          <w:szCs w:val="24"/>
        </w:rPr>
        <w:t>三个词拆开来</w:t>
      </w:r>
      <w:r w:rsidRPr="008765C2">
        <w:rPr>
          <w:rFonts w:ascii="楷体" w:eastAsia="楷体" w:hAnsi="楷体" w:hint="eastAsia"/>
          <w:color w:val="000000"/>
          <w:szCs w:val="24"/>
        </w:rPr>
        <w:t>看十分平凡，但放在一起，顿觉妩媚鲜妍，充满诗情画义。又有“客子光阴诗卷里，杏花消息雨声中”，</w:t>
      </w:r>
      <w:r w:rsidRPr="00BD561A">
        <w:rPr>
          <w:rFonts w:ascii="楷体" w:eastAsia="楷体" w:hAnsi="楷体" w:hint="eastAsia"/>
          <w:color w:val="000000"/>
          <w:szCs w:val="24"/>
        </w:rPr>
        <w:t>“沾衣欲湿杏花雨，吹面不寒杨柳风”，</w:t>
      </w:r>
      <w:r>
        <w:rPr>
          <w:rFonts w:ascii="楷体" w:eastAsia="楷体" w:hAnsi="楷体" w:hint="eastAsia"/>
          <w:color w:val="000000"/>
          <w:szCs w:val="24"/>
          <w:u w:val="single"/>
        </w:rPr>
        <w:t>乙</w:t>
      </w:r>
      <w:r>
        <w:rPr>
          <w:rFonts w:ascii="楷体" w:eastAsia="楷体" w:hAnsi="楷体" w:hint="eastAsia"/>
          <w:color w:val="000000"/>
          <w:szCs w:val="24"/>
        </w:rPr>
        <w:t>。难怪</w:t>
      </w:r>
      <w:r w:rsidRPr="00DD46E2">
        <w:rPr>
          <w:rFonts w:ascii="楷体" w:eastAsia="楷体" w:hAnsi="楷体" w:hint="eastAsia"/>
          <w:color w:val="000000"/>
          <w:szCs w:val="24"/>
        </w:rPr>
        <w:t>连</w:t>
      </w:r>
      <w:r>
        <w:rPr>
          <w:rFonts w:ascii="楷体" w:eastAsia="楷体" w:hAnsi="楷体" w:hint="eastAsia"/>
          <w:color w:val="000000"/>
          <w:szCs w:val="24"/>
        </w:rPr>
        <w:t>南宋</w:t>
      </w:r>
      <w:r w:rsidRPr="00DD46E2">
        <w:rPr>
          <w:rFonts w:ascii="楷体" w:eastAsia="楷体" w:hAnsi="楷体" w:hint="eastAsia"/>
          <w:color w:val="000000"/>
          <w:szCs w:val="24"/>
        </w:rPr>
        <w:t>爱国诗人陆放翁</w:t>
      </w:r>
      <w:r>
        <w:rPr>
          <w:rFonts w:ascii="楷体" w:eastAsia="楷体" w:hAnsi="楷体" w:hint="eastAsia"/>
          <w:color w:val="000000"/>
          <w:szCs w:val="24"/>
        </w:rPr>
        <w:t>也有</w:t>
      </w:r>
      <w:r w:rsidRPr="004A24CF">
        <w:rPr>
          <w:rFonts w:ascii="楷体" w:eastAsia="楷体" w:hAnsi="楷体" w:hint="eastAsia"/>
          <w:color w:val="000000"/>
          <w:szCs w:val="24"/>
        </w:rPr>
        <w:t>“小楼一夜听春雨，深巷明朝卖杏花”</w:t>
      </w:r>
      <w:r>
        <w:rPr>
          <w:rFonts w:ascii="楷体" w:eastAsia="楷体" w:hAnsi="楷体" w:hint="eastAsia"/>
          <w:color w:val="000000"/>
          <w:szCs w:val="24"/>
        </w:rPr>
        <w:t>的诗句，读来婉转低徊，</w:t>
      </w:r>
      <w:r w:rsidRPr="00767A88">
        <w:rPr>
          <w:rFonts w:ascii="楷体" w:eastAsia="楷体" w:hAnsi="楷体" w:hint="eastAsia"/>
          <w:color w:val="000000"/>
          <w:szCs w:val="24"/>
        </w:rPr>
        <w:t>令人</w:t>
      </w:r>
      <w:r>
        <w:rPr>
          <w:rFonts w:ascii="楷体" w:eastAsia="楷体" w:hAnsi="楷体" w:hint="eastAsia"/>
          <w:color w:val="000000"/>
          <w:szCs w:val="24"/>
        </w:rPr>
        <w:t>心驰</w:t>
      </w:r>
      <w:r w:rsidRPr="00767A88">
        <w:rPr>
          <w:rFonts w:ascii="楷体" w:eastAsia="楷体" w:hAnsi="楷体" w:hint="eastAsia"/>
          <w:color w:val="000000"/>
          <w:szCs w:val="24"/>
        </w:rPr>
        <w:t>神往</w:t>
      </w:r>
      <w:r>
        <w:rPr>
          <w:rFonts w:ascii="楷体" w:eastAsia="楷体" w:hAnsi="楷体" w:hint="eastAsia"/>
          <w:color w:val="000000"/>
          <w:szCs w:val="24"/>
        </w:rPr>
        <w:t>。不知是春雨润泽了杏花</w:t>
      </w:r>
      <w:r>
        <w:rPr>
          <w:rFonts w:ascii="楷体" w:eastAsia="楷体" w:hAnsi="楷体"/>
          <w:color w:val="000000"/>
          <w:szCs w:val="24"/>
        </w:rPr>
        <w:t>,</w:t>
      </w:r>
      <w:r>
        <w:rPr>
          <w:rFonts w:ascii="楷体" w:eastAsia="楷体" w:hAnsi="楷体" w:hint="eastAsia"/>
          <w:color w:val="000000"/>
          <w:szCs w:val="24"/>
        </w:rPr>
        <w:t>还是杏花点染了春雨。自古咏杏诗颇多佳作</w:t>
      </w:r>
      <w:r w:rsidRPr="00C35E2D">
        <w:rPr>
          <w:rFonts w:ascii="楷体" w:eastAsia="楷体" w:hAnsi="楷体" w:hint="eastAsia"/>
          <w:color w:val="000000"/>
          <w:szCs w:val="24"/>
        </w:rPr>
        <w:t>：宋祁咏杏，</w:t>
      </w:r>
      <w:r>
        <w:rPr>
          <w:rFonts w:ascii="楷体" w:eastAsia="楷体" w:hAnsi="楷体" w:hint="eastAsia"/>
          <w:color w:val="000000"/>
          <w:szCs w:val="24"/>
        </w:rPr>
        <w:t>有</w:t>
      </w:r>
      <w:r w:rsidRPr="00C35E2D">
        <w:rPr>
          <w:rFonts w:ascii="楷体" w:eastAsia="楷体" w:hAnsi="楷体" w:hint="eastAsia"/>
          <w:color w:val="000000"/>
          <w:szCs w:val="24"/>
        </w:rPr>
        <w:t>“</w:t>
      </w:r>
      <w:r>
        <w:rPr>
          <w:rFonts w:ascii="楷体" w:eastAsia="楷体" w:hAnsi="楷体" w:hint="eastAsia"/>
          <w:color w:val="000000"/>
          <w:szCs w:val="24"/>
        </w:rPr>
        <w:t>绿杨烟外晓寒轻，</w:t>
      </w:r>
      <w:r w:rsidRPr="00C35E2D">
        <w:rPr>
          <w:rFonts w:ascii="楷体" w:eastAsia="楷体" w:hAnsi="楷体" w:hint="eastAsia"/>
          <w:color w:val="000000"/>
          <w:szCs w:val="24"/>
        </w:rPr>
        <w:t>红杏枝头春意闹”</w:t>
      </w:r>
      <w:r>
        <w:rPr>
          <w:rFonts w:ascii="楷体" w:eastAsia="楷体" w:hAnsi="楷体" w:hint="eastAsia"/>
          <w:color w:val="000000"/>
          <w:szCs w:val="24"/>
        </w:rPr>
        <w:t>，着一</w:t>
      </w:r>
      <w:r w:rsidRPr="00C35E2D">
        <w:rPr>
          <w:rFonts w:ascii="楷体" w:eastAsia="楷体" w:hAnsi="楷体" w:hint="eastAsia"/>
          <w:color w:val="000000"/>
          <w:szCs w:val="24"/>
        </w:rPr>
        <w:t>“闹”字</w:t>
      </w:r>
      <w:r>
        <w:rPr>
          <w:rFonts w:ascii="楷体" w:eastAsia="楷体" w:hAnsi="楷体" w:hint="eastAsia"/>
          <w:color w:val="000000"/>
          <w:szCs w:val="24"/>
        </w:rPr>
        <w:t>，尽得风流</w:t>
      </w:r>
      <w:r w:rsidRPr="00C35E2D">
        <w:rPr>
          <w:rFonts w:ascii="楷体" w:eastAsia="楷体" w:hAnsi="楷体" w:hint="eastAsia"/>
          <w:color w:val="000000"/>
          <w:szCs w:val="24"/>
        </w:rPr>
        <w:t>，</w:t>
      </w:r>
      <w:r>
        <w:rPr>
          <w:rFonts w:ascii="楷体" w:eastAsia="楷体" w:hAnsi="楷体" w:hint="eastAsia"/>
          <w:color w:val="000000"/>
          <w:szCs w:val="24"/>
        </w:rPr>
        <w:t>作者也成为</w:t>
      </w:r>
      <w:r w:rsidRPr="00840064">
        <w:rPr>
          <w:rFonts w:ascii="楷体" w:eastAsia="楷体" w:hAnsi="楷体" w:hint="eastAsia"/>
          <w:color w:val="000000"/>
          <w:szCs w:val="24"/>
        </w:rPr>
        <w:t>郝郝有名</w:t>
      </w:r>
      <w:r>
        <w:rPr>
          <w:rFonts w:ascii="楷体" w:eastAsia="楷体" w:hAnsi="楷体" w:hint="eastAsia"/>
          <w:color w:val="000000"/>
          <w:szCs w:val="24"/>
        </w:rPr>
        <w:t>的</w:t>
      </w:r>
      <w:r w:rsidRPr="00C35E2D">
        <w:rPr>
          <w:rFonts w:ascii="楷体" w:eastAsia="楷体" w:hAnsi="楷体" w:hint="eastAsia"/>
          <w:color w:val="000000"/>
          <w:szCs w:val="24"/>
        </w:rPr>
        <w:t>“红杏尚书”。此外</w:t>
      </w:r>
      <w:r>
        <w:rPr>
          <w:rFonts w:ascii="楷体" w:eastAsia="楷体" w:hAnsi="楷体" w:hint="eastAsia"/>
          <w:color w:val="000000"/>
          <w:szCs w:val="24"/>
        </w:rPr>
        <w:t>如</w:t>
      </w:r>
      <w:r w:rsidRPr="00C35E2D">
        <w:rPr>
          <w:rFonts w:ascii="楷体" w:eastAsia="楷体" w:hAnsi="楷体" w:hint="eastAsia"/>
          <w:color w:val="000000"/>
          <w:szCs w:val="24"/>
        </w:rPr>
        <w:t>“借问酒家何处有，牧童遥指杏花村”</w:t>
      </w:r>
      <w:r w:rsidRPr="008765C2">
        <w:rPr>
          <w:rFonts w:ascii="楷体" w:eastAsia="楷体" w:hAnsi="楷体" w:hint="eastAsia"/>
          <w:color w:val="000000"/>
          <w:szCs w:val="24"/>
        </w:rPr>
        <w:t>，</w:t>
      </w:r>
      <w:r w:rsidRPr="00C35E2D">
        <w:rPr>
          <w:rFonts w:ascii="楷体" w:eastAsia="楷体" w:hAnsi="楷体" w:hint="eastAsia"/>
          <w:color w:val="000000"/>
          <w:szCs w:val="24"/>
        </w:rPr>
        <w:t>“春色满园关不住，一枝红杏出墙来”</w:t>
      </w:r>
      <w:r>
        <w:rPr>
          <w:rFonts w:ascii="楷体" w:eastAsia="楷体" w:hAnsi="楷体" w:hint="eastAsia"/>
          <w:color w:val="000000"/>
          <w:szCs w:val="24"/>
        </w:rPr>
        <w:t>，</w:t>
      </w:r>
      <w:r w:rsidRPr="00C35E2D">
        <w:rPr>
          <w:rFonts w:ascii="楷体" w:eastAsia="楷体" w:hAnsi="楷体" w:hint="eastAsia"/>
          <w:color w:val="000000"/>
          <w:szCs w:val="24"/>
        </w:rPr>
        <w:t>也都脍炙人口，传诵至今。</w:t>
      </w:r>
      <w:r>
        <w:rPr>
          <w:rFonts w:ascii="楷体" w:eastAsia="楷体" w:hAnsi="楷体" w:hint="eastAsia"/>
          <w:color w:val="000000"/>
          <w:szCs w:val="24"/>
        </w:rPr>
        <w:t>看来，</w:t>
      </w:r>
      <w:r w:rsidRPr="00C35E2D">
        <w:rPr>
          <w:rFonts w:ascii="楷体" w:eastAsia="楷体" w:hAnsi="楷体" w:hint="eastAsia"/>
          <w:color w:val="000000"/>
          <w:szCs w:val="24"/>
        </w:rPr>
        <w:t>杏花</w:t>
      </w:r>
      <w:r>
        <w:rPr>
          <w:rFonts w:ascii="楷体" w:eastAsia="楷体" w:hAnsi="楷体" w:hint="eastAsia"/>
          <w:color w:val="000000"/>
          <w:szCs w:val="24"/>
        </w:rPr>
        <w:t>真是</w:t>
      </w:r>
      <w:r w:rsidRPr="00C35E2D">
        <w:rPr>
          <w:rFonts w:ascii="楷体" w:eastAsia="楷体" w:hAnsi="楷体" w:hint="eastAsia"/>
          <w:color w:val="000000"/>
          <w:szCs w:val="24"/>
        </w:rPr>
        <w:t>花中的幸运儿</w:t>
      </w:r>
      <w:r>
        <w:rPr>
          <w:rFonts w:ascii="楷体" w:eastAsia="楷体" w:hAnsi="楷体" w:hint="eastAsia"/>
          <w:color w:val="000000"/>
          <w:szCs w:val="24"/>
        </w:rPr>
        <w:t>。</w:t>
      </w:r>
    </w:p>
    <w:p w:rsidR="001E68D9" w:rsidRPr="00D22C5F" w:rsidRDefault="001E68D9" w:rsidP="00E143A2">
      <w:pPr>
        <w:spacing w:line="360" w:lineRule="exact"/>
        <w:rPr>
          <w:rFonts w:ascii="宋体"/>
          <w:color w:val="000000"/>
          <w:szCs w:val="24"/>
        </w:rPr>
      </w:pPr>
      <w:r w:rsidRPr="00D22C5F">
        <w:rPr>
          <w:rFonts w:ascii="宋体" w:hAnsi="宋体" w:hint="eastAsia"/>
          <w:color w:val="000000"/>
          <w:szCs w:val="24"/>
        </w:rPr>
        <w:t>（</w:t>
      </w:r>
      <w:r w:rsidRPr="00D22C5F">
        <w:rPr>
          <w:rFonts w:ascii="宋体" w:hAnsi="宋体"/>
          <w:color w:val="000000"/>
          <w:szCs w:val="24"/>
        </w:rPr>
        <w:t>1</w:t>
      </w:r>
      <w:r w:rsidRPr="00D22C5F">
        <w:rPr>
          <w:rFonts w:ascii="宋体" w:hAnsi="宋体" w:hint="eastAsia"/>
          <w:color w:val="000000"/>
          <w:szCs w:val="24"/>
        </w:rPr>
        <w:t>）</w:t>
      </w:r>
      <w:r>
        <w:rPr>
          <w:rFonts w:ascii="宋体" w:hAnsi="宋体" w:hint="eastAsia"/>
          <w:color w:val="000000"/>
          <w:szCs w:val="24"/>
        </w:rPr>
        <w:t>下列选项中加点字的注音、画线词的书写都正确的一项是</w:t>
      </w:r>
      <w:r w:rsidRPr="00D22C5F">
        <w:rPr>
          <w:rFonts w:ascii="宋体" w:hAnsi="宋体" w:hint="eastAsia"/>
          <w:color w:val="000000"/>
          <w:szCs w:val="24"/>
        </w:rPr>
        <w:t>（</w:t>
      </w:r>
      <w:r w:rsidRPr="00D22C5F">
        <w:rPr>
          <w:rFonts w:ascii="宋体" w:hAnsi="宋体"/>
          <w:color w:val="000000"/>
          <w:szCs w:val="24"/>
        </w:rPr>
        <w:t>2</w:t>
      </w:r>
      <w:r w:rsidRPr="00D22C5F">
        <w:rPr>
          <w:rFonts w:ascii="宋体" w:hAnsi="宋体" w:hint="eastAsia"/>
          <w:color w:val="000000"/>
          <w:szCs w:val="24"/>
        </w:rPr>
        <w:t>分）</w:t>
      </w:r>
    </w:p>
    <w:p w:rsidR="001E68D9" w:rsidRDefault="001E68D9" w:rsidP="00A409D3">
      <w:pPr>
        <w:ind w:firstLineChars="250" w:firstLine="31680"/>
        <w:rPr>
          <w:rFonts w:ascii="宋体"/>
        </w:rPr>
      </w:pPr>
      <w:r w:rsidRPr="00C66C00">
        <w:rPr>
          <w:rFonts w:ascii="宋体" w:hAnsi="宋体"/>
          <w:color w:val="000000"/>
          <w:szCs w:val="21"/>
        </w:rPr>
        <w:t>A.</w:t>
      </w:r>
      <w:r w:rsidRPr="00760D74">
        <w:rPr>
          <w:rFonts w:ascii="宋体" w:hAnsi="宋体" w:hint="eastAsia"/>
        </w:rPr>
        <w:t>“杏花”“春雨”“江南”，这三个词</w:t>
      </w:r>
      <w:r>
        <w:rPr>
          <w:rFonts w:ascii="宋体" w:hAnsi="宋体" w:cs="宋体" w:hint="eastAsia"/>
          <w:color w:val="000000"/>
          <w:szCs w:val="21"/>
          <w:em w:val="dot"/>
        </w:rPr>
        <w:t>拆</w:t>
      </w:r>
      <w:r>
        <w:rPr>
          <w:rFonts w:ascii="宋体" w:hAnsi="宋体" w:hint="eastAsia"/>
          <w:color w:val="000000"/>
          <w:szCs w:val="21"/>
        </w:rPr>
        <w:t>（</w:t>
      </w:r>
      <w:r w:rsidRPr="00767A88">
        <w:rPr>
          <w:rFonts w:ascii="宋体" w:hAnsi="宋体"/>
          <w:color w:val="000000"/>
          <w:szCs w:val="21"/>
        </w:rPr>
        <w:t>ch</w:t>
      </w:r>
      <w:r w:rsidRPr="00767A88">
        <w:rPr>
          <w:rFonts w:ascii="宋体" w:hAnsi="宋体" w:hint="eastAsia"/>
          <w:color w:val="000000"/>
          <w:szCs w:val="21"/>
        </w:rPr>
        <w:t>ā</w:t>
      </w:r>
      <w:r w:rsidRPr="00767A88">
        <w:rPr>
          <w:rFonts w:ascii="宋体" w:hAnsi="宋体"/>
          <w:color w:val="000000"/>
          <w:szCs w:val="21"/>
        </w:rPr>
        <w:t>i</w:t>
      </w:r>
      <w:r>
        <w:rPr>
          <w:rFonts w:ascii="宋体" w:hAnsi="宋体" w:hint="eastAsia"/>
          <w:color w:val="000000"/>
          <w:szCs w:val="21"/>
        </w:rPr>
        <w:t>）</w:t>
      </w:r>
      <w:r w:rsidRPr="00760D74">
        <w:rPr>
          <w:rFonts w:ascii="宋体" w:hAnsi="宋体" w:hint="eastAsia"/>
        </w:rPr>
        <w:t>开来看十分平凡，但放在一起，顿觉</w:t>
      </w:r>
      <w:r>
        <w:rPr>
          <w:rFonts w:ascii="宋体" w:hAnsi="宋体" w:hint="eastAsia"/>
        </w:rPr>
        <w:t>妩媚鲜妍</w:t>
      </w:r>
      <w:r w:rsidRPr="00760D74">
        <w:rPr>
          <w:rFonts w:ascii="宋体" w:hAnsi="宋体" w:hint="eastAsia"/>
        </w:rPr>
        <w:t>，充满</w:t>
      </w:r>
      <w:r w:rsidRPr="004147EA">
        <w:rPr>
          <w:rFonts w:ascii="宋体" w:hAnsi="宋体" w:hint="eastAsia"/>
          <w:u w:val="single"/>
        </w:rPr>
        <w:t>诗情画义</w:t>
      </w:r>
      <w:r w:rsidRPr="00760D74">
        <w:rPr>
          <w:rFonts w:ascii="宋体" w:hAnsi="宋体" w:hint="eastAsia"/>
        </w:rPr>
        <w:t>。</w:t>
      </w:r>
    </w:p>
    <w:p w:rsidR="001E68D9" w:rsidRPr="0083407B" w:rsidRDefault="001E68D9" w:rsidP="00A409D3">
      <w:pPr>
        <w:ind w:firstLineChars="250" w:firstLine="31680"/>
        <w:rPr>
          <w:rFonts w:ascii="宋体" w:cs="宋体"/>
          <w:color w:val="000000"/>
          <w:szCs w:val="21"/>
          <w:em w:val="dot"/>
        </w:rPr>
      </w:pPr>
      <w:r w:rsidRPr="000E6975">
        <w:rPr>
          <w:rFonts w:ascii="宋体" w:hAnsi="宋体"/>
          <w:color w:val="000000"/>
          <w:szCs w:val="21"/>
        </w:rPr>
        <w:t xml:space="preserve">B. </w:t>
      </w:r>
      <w:r w:rsidRPr="00D00970">
        <w:rPr>
          <w:rFonts w:ascii="宋体" w:hAnsi="宋体" w:hint="eastAsia"/>
          <w:color w:val="000000"/>
          <w:szCs w:val="21"/>
        </w:rPr>
        <w:t>难怪连</w:t>
      </w:r>
      <w:r>
        <w:rPr>
          <w:rFonts w:ascii="宋体" w:hAnsi="宋体" w:hint="eastAsia"/>
          <w:color w:val="000000"/>
          <w:szCs w:val="21"/>
        </w:rPr>
        <w:t>南宋</w:t>
      </w:r>
      <w:r w:rsidRPr="00D00970">
        <w:rPr>
          <w:rFonts w:ascii="宋体" w:hAnsi="宋体" w:hint="eastAsia"/>
          <w:color w:val="000000"/>
          <w:szCs w:val="21"/>
        </w:rPr>
        <w:t>爱国诗人陆放翁也有“小楼</w:t>
      </w:r>
      <w:r>
        <w:rPr>
          <w:rFonts w:ascii="宋体" w:hAnsi="宋体" w:hint="eastAsia"/>
          <w:color w:val="000000"/>
          <w:szCs w:val="21"/>
        </w:rPr>
        <w:t>一夜听春雨，深巷明</w:t>
      </w:r>
      <w:r w:rsidRPr="000E6975">
        <w:rPr>
          <w:rFonts w:ascii="宋体" w:hAnsi="宋体" w:cs="宋体" w:hint="eastAsia"/>
          <w:color w:val="000000"/>
          <w:szCs w:val="21"/>
          <w:em w:val="dot"/>
        </w:rPr>
        <w:t>朝</w:t>
      </w:r>
      <w:r w:rsidRPr="000E6975">
        <w:rPr>
          <w:rFonts w:ascii="宋体" w:hAnsi="宋体" w:hint="eastAsia"/>
          <w:color w:val="000000"/>
          <w:szCs w:val="21"/>
        </w:rPr>
        <w:t>（</w:t>
      </w:r>
      <w:r w:rsidRPr="000E6975">
        <w:rPr>
          <w:rFonts w:ascii="宋体" w:hAnsi="宋体"/>
          <w:color w:val="000000"/>
          <w:szCs w:val="21"/>
        </w:rPr>
        <w:t>zh</w:t>
      </w:r>
      <w:r w:rsidRPr="000E6975">
        <w:rPr>
          <w:rFonts w:ascii="宋体" w:hAnsi="宋体" w:hint="eastAsia"/>
          <w:color w:val="000000"/>
          <w:szCs w:val="21"/>
        </w:rPr>
        <w:t>ā</w:t>
      </w:r>
      <w:r w:rsidRPr="000E6975">
        <w:rPr>
          <w:rFonts w:ascii="宋体" w:hAnsi="宋体"/>
          <w:color w:val="000000"/>
          <w:szCs w:val="21"/>
        </w:rPr>
        <w:t>o</w:t>
      </w:r>
      <w:r w:rsidRPr="000E6975">
        <w:rPr>
          <w:rFonts w:ascii="宋体" w:hAnsi="宋体" w:hint="eastAsia"/>
          <w:color w:val="000000"/>
          <w:szCs w:val="21"/>
        </w:rPr>
        <w:t>）</w:t>
      </w:r>
      <w:r>
        <w:rPr>
          <w:rFonts w:ascii="宋体" w:hAnsi="宋体" w:hint="eastAsia"/>
          <w:color w:val="000000"/>
          <w:szCs w:val="21"/>
        </w:rPr>
        <w:t>卖杏花”的诗句，读来婉转低徊，令人</w:t>
      </w:r>
      <w:r w:rsidRPr="004147EA">
        <w:rPr>
          <w:rFonts w:ascii="宋体" w:hAnsi="宋体" w:hint="eastAsia"/>
          <w:color w:val="000000"/>
          <w:szCs w:val="21"/>
          <w:u w:val="single"/>
        </w:rPr>
        <w:t>心</w:t>
      </w:r>
      <w:r>
        <w:rPr>
          <w:rFonts w:ascii="宋体" w:hAnsi="宋体" w:hint="eastAsia"/>
          <w:color w:val="000000"/>
          <w:szCs w:val="21"/>
          <w:u w:val="single"/>
        </w:rPr>
        <w:t>驰</w:t>
      </w:r>
      <w:r w:rsidRPr="004147EA">
        <w:rPr>
          <w:rFonts w:ascii="宋体" w:hAnsi="宋体" w:hint="eastAsia"/>
          <w:color w:val="000000"/>
          <w:szCs w:val="21"/>
          <w:u w:val="single"/>
        </w:rPr>
        <w:t>神往</w:t>
      </w:r>
      <w:r>
        <w:rPr>
          <w:rFonts w:ascii="宋体" w:hAnsi="宋体" w:hint="eastAsia"/>
          <w:color w:val="000000"/>
          <w:szCs w:val="21"/>
        </w:rPr>
        <w:t>。</w:t>
      </w:r>
    </w:p>
    <w:p w:rsidR="001E68D9" w:rsidRDefault="001E68D9" w:rsidP="00A409D3">
      <w:pPr>
        <w:ind w:firstLineChars="250" w:firstLine="31680"/>
        <w:rPr>
          <w:rFonts w:ascii="宋体"/>
          <w:color w:val="000000"/>
          <w:szCs w:val="21"/>
        </w:rPr>
      </w:pPr>
      <w:r w:rsidRPr="0083407B">
        <w:rPr>
          <w:rFonts w:ascii="宋体" w:hAnsi="宋体"/>
          <w:color w:val="000000"/>
          <w:szCs w:val="21"/>
        </w:rPr>
        <w:t xml:space="preserve">C. </w:t>
      </w:r>
      <w:r w:rsidRPr="0083407B">
        <w:rPr>
          <w:rFonts w:ascii="宋体" w:hAnsi="宋体" w:hint="eastAsia"/>
          <w:color w:val="000000"/>
          <w:szCs w:val="21"/>
        </w:rPr>
        <w:t>宋祁咏杏，有“绿杨烟外晓寒轻，红杏枝头春意闹”，</w:t>
      </w:r>
      <w:r w:rsidRPr="00514C69">
        <w:rPr>
          <w:rFonts w:ascii="宋体" w:hAnsi="宋体" w:cs="宋体" w:hint="eastAsia"/>
          <w:color w:val="000000"/>
          <w:szCs w:val="21"/>
          <w:em w:val="dot"/>
        </w:rPr>
        <w:t>着</w:t>
      </w:r>
      <w:r w:rsidRPr="00514C69">
        <w:rPr>
          <w:rFonts w:ascii="宋体" w:hAnsi="宋体" w:hint="eastAsia"/>
          <w:color w:val="000000"/>
          <w:szCs w:val="21"/>
        </w:rPr>
        <w:t>（</w:t>
      </w:r>
      <w:r w:rsidRPr="00514C69">
        <w:rPr>
          <w:rFonts w:ascii="宋体" w:hAnsi="宋体"/>
          <w:color w:val="000000"/>
          <w:szCs w:val="21"/>
        </w:rPr>
        <w:t>zh</w:t>
      </w:r>
      <w:r w:rsidRPr="00514C69">
        <w:rPr>
          <w:rFonts w:ascii="宋体" w:hint="eastAsia"/>
          <w:color w:val="000000"/>
          <w:szCs w:val="21"/>
        </w:rPr>
        <w:t>á</w:t>
      </w:r>
      <w:r w:rsidRPr="00514C69">
        <w:rPr>
          <w:rFonts w:ascii="宋体" w:hAnsi="宋体"/>
          <w:color w:val="000000"/>
          <w:szCs w:val="21"/>
        </w:rPr>
        <w:t>o</w:t>
      </w:r>
      <w:r w:rsidRPr="00514C69">
        <w:rPr>
          <w:rFonts w:ascii="宋体" w:hAnsi="宋体" w:hint="eastAsia"/>
          <w:color w:val="000000"/>
          <w:szCs w:val="21"/>
        </w:rPr>
        <w:t>）一“闹</w:t>
      </w:r>
      <w:r>
        <w:rPr>
          <w:rFonts w:ascii="宋体" w:hAnsi="宋体" w:hint="eastAsia"/>
          <w:color w:val="000000"/>
          <w:szCs w:val="21"/>
        </w:rPr>
        <w:t>”字，尽得风流，作者也成为</w:t>
      </w:r>
      <w:r w:rsidRPr="00840064">
        <w:rPr>
          <w:rFonts w:ascii="宋体" w:hAnsi="宋体" w:hint="eastAsia"/>
          <w:color w:val="000000"/>
          <w:szCs w:val="21"/>
          <w:u w:val="single"/>
        </w:rPr>
        <w:t>郝郝有名</w:t>
      </w:r>
      <w:r w:rsidRPr="00F85D0E">
        <w:rPr>
          <w:rFonts w:ascii="宋体" w:hAnsi="宋体" w:hint="eastAsia"/>
          <w:color w:val="000000"/>
          <w:szCs w:val="21"/>
        </w:rPr>
        <w:t>的“红杏尚书”。</w:t>
      </w:r>
    </w:p>
    <w:p w:rsidR="001E68D9" w:rsidRPr="00C66C00" w:rsidRDefault="001E68D9" w:rsidP="00A409D3">
      <w:pPr>
        <w:tabs>
          <w:tab w:val="left" w:pos="6564"/>
        </w:tabs>
        <w:ind w:firstLineChars="250" w:firstLine="31680"/>
        <w:rPr>
          <w:rFonts w:ascii="宋体"/>
          <w:color w:val="FF0000"/>
          <w:szCs w:val="21"/>
        </w:rPr>
      </w:pPr>
      <w:r w:rsidRPr="00C66C00">
        <w:rPr>
          <w:rFonts w:ascii="宋体" w:hAnsi="宋体"/>
          <w:color w:val="000000"/>
          <w:szCs w:val="21"/>
        </w:rPr>
        <w:t>D.</w:t>
      </w:r>
      <w:r w:rsidRPr="00991767">
        <w:rPr>
          <w:rFonts w:hint="eastAsia"/>
        </w:rPr>
        <w:t>此外</w:t>
      </w:r>
      <w:r>
        <w:rPr>
          <w:rFonts w:hint="eastAsia"/>
        </w:rPr>
        <w:t>如</w:t>
      </w:r>
      <w:r w:rsidRPr="00991767">
        <w:rPr>
          <w:rFonts w:hint="eastAsia"/>
        </w:rPr>
        <w:t>“借问酒家何处有，牧童遥指杏花村”，“春色满园关不住，一枝红杏出墙来”</w:t>
      </w:r>
      <w:r>
        <w:rPr>
          <w:rFonts w:hint="eastAsia"/>
        </w:rPr>
        <w:t>，也都</w:t>
      </w:r>
      <w:r w:rsidRPr="00DF52E1">
        <w:rPr>
          <w:rFonts w:ascii="宋体" w:hAnsi="宋体" w:cs="宋体" w:hint="eastAsia"/>
          <w:color w:val="262626"/>
          <w:szCs w:val="21"/>
          <w:em w:val="dot"/>
        </w:rPr>
        <w:t>脍</w:t>
      </w:r>
      <w:r w:rsidRPr="00DF52E1">
        <w:rPr>
          <w:rFonts w:ascii="宋体" w:hAnsi="宋体" w:hint="eastAsia"/>
          <w:color w:val="262626"/>
          <w:szCs w:val="21"/>
        </w:rPr>
        <w:t>（</w:t>
      </w:r>
      <w:r w:rsidRPr="001D52B6">
        <w:rPr>
          <w:rFonts w:ascii="宋体" w:hAnsi="宋体"/>
          <w:color w:val="262626"/>
          <w:szCs w:val="21"/>
        </w:rPr>
        <w:t>hu</w:t>
      </w:r>
      <w:r w:rsidRPr="001D52B6">
        <w:rPr>
          <w:rFonts w:ascii="宋体" w:hAnsi="宋体" w:hint="eastAsia"/>
          <w:color w:val="262626"/>
          <w:szCs w:val="21"/>
        </w:rPr>
        <w:t>ì</w:t>
      </w:r>
      <w:r w:rsidRPr="00DF52E1">
        <w:rPr>
          <w:rFonts w:ascii="宋体" w:hAnsi="宋体" w:hint="eastAsia"/>
          <w:color w:val="262626"/>
          <w:szCs w:val="21"/>
        </w:rPr>
        <w:t>）</w:t>
      </w:r>
      <w:r>
        <w:rPr>
          <w:rFonts w:hint="eastAsia"/>
        </w:rPr>
        <w:t>炙人口</w:t>
      </w:r>
      <w:r w:rsidRPr="00991767">
        <w:rPr>
          <w:rFonts w:hint="eastAsia"/>
        </w:rPr>
        <w:t>，</w:t>
      </w:r>
      <w:r w:rsidRPr="00174765">
        <w:rPr>
          <w:rFonts w:hint="eastAsia"/>
          <w:u w:val="single"/>
        </w:rPr>
        <w:t>传诵</w:t>
      </w:r>
      <w:r w:rsidRPr="00991767">
        <w:rPr>
          <w:rFonts w:hint="eastAsia"/>
        </w:rPr>
        <w:t>至今。</w:t>
      </w:r>
    </w:p>
    <w:p w:rsidR="001E68D9" w:rsidRDefault="001E68D9" w:rsidP="00A409D3">
      <w:pPr>
        <w:spacing w:line="360" w:lineRule="exact"/>
        <w:ind w:firstLineChars="50" w:firstLine="31680"/>
        <w:rPr>
          <w:rFonts w:ascii="宋体"/>
          <w:color w:val="000000"/>
          <w:szCs w:val="24"/>
        </w:rPr>
      </w:pPr>
      <w:r>
        <w:rPr>
          <w:rFonts w:ascii="宋体" w:hAnsi="宋体" w:hint="eastAsia"/>
          <w:color w:val="000000"/>
          <w:szCs w:val="24"/>
        </w:rPr>
        <w:t>（</w:t>
      </w:r>
      <w:r>
        <w:rPr>
          <w:rFonts w:ascii="宋体" w:hAnsi="宋体"/>
          <w:color w:val="000000"/>
          <w:szCs w:val="24"/>
        </w:rPr>
        <w:t>2</w:t>
      </w:r>
      <w:r>
        <w:rPr>
          <w:rFonts w:ascii="宋体" w:hAnsi="宋体" w:hint="eastAsia"/>
          <w:color w:val="000000"/>
          <w:szCs w:val="24"/>
        </w:rPr>
        <w:t>）在文中甲乙两处依次填入词句，最恰当</w:t>
      </w:r>
      <w:r w:rsidRPr="00D22C5F">
        <w:rPr>
          <w:rFonts w:ascii="宋体" w:hAnsi="宋体" w:hint="eastAsia"/>
          <w:color w:val="000000"/>
          <w:szCs w:val="24"/>
        </w:rPr>
        <w:t>的一项是</w:t>
      </w:r>
      <w:r>
        <w:rPr>
          <w:rFonts w:ascii="宋体" w:hAnsi="宋体" w:hint="eastAsia"/>
          <w:color w:val="000000"/>
          <w:szCs w:val="24"/>
        </w:rPr>
        <w:t>（</w:t>
      </w:r>
      <w:r>
        <w:rPr>
          <w:rFonts w:ascii="宋体" w:hAnsi="宋体"/>
          <w:color w:val="000000"/>
          <w:szCs w:val="24"/>
        </w:rPr>
        <w:t>2</w:t>
      </w:r>
      <w:r>
        <w:rPr>
          <w:rFonts w:ascii="宋体" w:hAnsi="宋体" w:hint="eastAsia"/>
          <w:color w:val="000000"/>
          <w:szCs w:val="24"/>
        </w:rPr>
        <w:t>分）</w:t>
      </w:r>
    </w:p>
    <w:p w:rsidR="001E68D9" w:rsidRDefault="001E68D9" w:rsidP="00A409D3">
      <w:pPr>
        <w:ind w:firstLineChars="250" w:firstLine="31680"/>
        <w:rPr>
          <w:rFonts w:ascii="宋体"/>
          <w:color w:val="000000"/>
          <w:szCs w:val="21"/>
        </w:rPr>
      </w:pPr>
      <w:r w:rsidRPr="00043A0A">
        <w:rPr>
          <w:rFonts w:ascii="宋体" w:hAnsi="宋体"/>
          <w:szCs w:val="21"/>
        </w:rPr>
        <w:t>A.</w:t>
      </w:r>
      <w:r w:rsidRPr="00637DC4">
        <w:rPr>
          <w:rFonts w:ascii="宋体" w:hAnsi="宋体" w:hint="eastAsia"/>
          <w:color w:val="000000"/>
          <w:szCs w:val="21"/>
        </w:rPr>
        <w:t>春雨</w:t>
      </w:r>
      <w:r>
        <w:rPr>
          <w:rFonts w:ascii="宋体" w:hAnsi="宋体" w:hint="eastAsia"/>
          <w:color w:val="000000"/>
          <w:szCs w:val="21"/>
        </w:rPr>
        <w:t>点点足证</w:t>
      </w:r>
      <w:r w:rsidRPr="00FF530A">
        <w:rPr>
          <w:rFonts w:ascii="宋体" w:hAnsi="宋体" w:hint="eastAsia"/>
          <w:color w:val="000000"/>
          <w:szCs w:val="21"/>
        </w:rPr>
        <w:t>杏花与雨</w:t>
      </w:r>
      <w:r>
        <w:rPr>
          <w:rFonts w:ascii="宋体" w:hAnsi="宋体" w:hint="eastAsia"/>
          <w:color w:val="000000"/>
          <w:szCs w:val="21"/>
        </w:rPr>
        <w:t>，</w:t>
      </w:r>
      <w:r w:rsidRPr="00FF530A">
        <w:rPr>
          <w:rFonts w:ascii="宋体" w:hAnsi="宋体" w:hint="eastAsia"/>
          <w:color w:val="000000"/>
          <w:szCs w:val="21"/>
        </w:rPr>
        <w:t>早已在中国古典诗词里结下了不解之缘</w:t>
      </w:r>
    </w:p>
    <w:p w:rsidR="001E68D9" w:rsidRPr="00043A0A" w:rsidRDefault="001E68D9" w:rsidP="00A409D3">
      <w:pPr>
        <w:ind w:firstLineChars="250" w:firstLine="31680"/>
        <w:rPr>
          <w:rFonts w:ascii="宋体"/>
          <w:color w:val="000000"/>
          <w:szCs w:val="21"/>
        </w:rPr>
      </w:pPr>
      <w:r w:rsidRPr="00043A0A">
        <w:rPr>
          <w:rFonts w:ascii="宋体" w:hAnsi="宋体"/>
          <w:color w:val="000000"/>
          <w:szCs w:val="21"/>
        </w:rPr>
        <w:t xml:space="preserve">B. </w:t>
      </w:r>
      <w:r w:rsidRPr="00043A0A">
        <w:rPr>
          <w:rFonts w:ascii="宋体" w:hAnsi="宋体" w:hint="eastAsia"/>
          <w:color w:val="000000"/>
          <w:szCs w:val="21"/>
        </w:rPr>
        <w:t>春雨绵绵</w:t>
      </w:r>
      <w:r w:rsidRPr="00094E50">
        <w:rPr>
          <w:rFonts w:ascii="宋体" w:hAnsi="宋体" w:hint="eastAsia"/>
          <w:color w:val="000000"/>
          <w:szCs w:val="21"/>
        </w:rPr>
        <w:t>证明杏</w:t>
      </w:r>
      <w:r w:rsidRPr="00E9659C">
        <w:rPr>
          <w:rFonts w:ascii="宋体" w:hAnsi="宋体" w:hint="eastAsia"/>
          <w:color w:val="000000"/>
          <w:szCs w:val="24"/>
        </w:rPr>
        <w:t>花与雨</w:t>
      </w:r>
      <w:r>
        <w:rPr>
          <w:rFonts w:ascii="宋体" w:hAnsi="宋体" w:hint="eastAsia"/>
          <w:color w:val="000000"/>
          <w:szCs w:val="24"/>
        </w:rPr>
        <w:t>，</w:t>
      </w:r>
      <w:r w:rsidRPr="00035D37">
        <w:rPr>
          <w:rFonts w:ascii="宋体" w:hAnsi="宋体" w:hint="eastAsia"/>
          <w:color w:val="000000"/>
          <w:szCs w:val="24"/>
        </w:rPr>
        <w:t>已是中国文人抒发爱国情怀的典型意象</w:t>
      </w:r>
    </w:p>
    <w:p w:rsidR="001E68D9" w:rsidRPr="00043A0A" w:rsidRDefault="001E68D9" w:rsidP="00A409D3">
      <w:pPr>
        <w:ind w:firstLineChars="200" w:firstLine="31680"/>
        <w:rPr>
          <w:rFonts w:ascii="宋体"/>
          <w:color w:val="000000"/>
          <w:szCs w:val="21"/>
        </w:rPr>
      </w:pPr>
      <w:r w:rsidRPr="00043A0A">
        <w:rPr>
          <w:rFonts w:ascii="宋体" w:hAnsi="宋体"/>
          <w:color w:val="000000"/>
          <w:szCs w:val="21"/>
        </w:rPr>
        <w:t xml:space="preserve"> C.</w:t>
      </w:r>
      <w:r w:rsidRPr="00043A0A">
        <w:rPr>
          <w:rFonts w:ascii="宋体" w:hAnsi="宋体" w:hint="eastAsia"/>
          <w:szCs w:val="21"/>
        </w:rPr>
        <w:t>春雨绵绵</w:t>
      </w:r>
      <w:r w:rsidRPr="00445DB4">
        <w:rPr>
          <w:rFonts w:ascii="宋体" w:hAnsi="宋体" w:hint="eastAsia"/>
          <w:color w:val="000000"/>
          <w:szCs w:val="21"/>
        </w:rPr>
        <w:t>足证</w:t>
      </w:r>
      <w:r>
        <w:rPr>
          <w:rFonts w:ascii="宋体" w:hAnsi="宋体" w:hint="eastAsia"/>
          <w:color w:val="000000"/>
          <w:szCs w:val="21"/>
        </w:rPr>
        <w:t>杏花与雨，早已在中国古典诗词里结下了不解之缘</w:t>
      </w:r>
    </w:p>
    <w:p w:rsidR="001E68D9" w:rsidRDefault="001E68D9" w:rsidP="00A409D3">
      <w:pPr>
        <w:ind w:firstLineChars="250" w:firstLine="31680"/>
        <w:rPr>
          <w:rFonts w:ascii="宋体"/>
          <w:color w:val="000000"/>
          <w:szCs w:val="21"/>
        </w:rPr>
      </w:pPr>
      <w:r w:rsidRPr="00043A0A">
        <w:rPr>
          <w:rFonts w:ascii="宋体" w:hAnsi="宋体"/>
          <w:color w:val="000000"/>
          <w:szCs w:val="21"/>
        </w:rPr>
        <w:t>D.</w:t>
      </w:r>
      <w:r w:rsidRPr="00043A0A">
        <w:rPr>
          <w:rFonts w:ascii="宋体" w:hAnsi="宋体" w:hint="eastAsia"/>
          <w:color w:val="000000"/>
          <w:szCs w:val="21"/>
        </w:rPr>
        <w:t>春雨</w:t>
      </w:r>
      <w:r>
        <w:rPr>
          <w:rFonts w:ascii="宋体" w:hAnsi="宋体" w:hint="eastAsia"/>
          <w:color w:val="000000"/>
          <w:szCs w:val="21"/>
        </w:rPr>
        <w:t>点点证明</w:t>
      </w:r>
      <w:r w:rsidRPr="00E9659C">
        <w:rPr>
          <w:rFonts w:ascii="宋体" w:hAnsi="宋体" w:hint="eastAsia"/>
          <w:color w:val="000000"/>
          <w:szCs w:val="21"/>
        </w:rPr>
        <w:t>杏花与雨</w:t>
      </w:r>
      <w:r>
        <w:rPr>
          <w:rFonts w:ascii="宋体" w:hAnsi="宋体" w:hint="eastAsia"/>
          <w:color w:val="000000"/>
          <w:szCs w:val="21"/>
        </w:rPr>
        <w:t>，已是中国文人抒发爱国情怀的典型意象</w:t>
      </w:r>
    </w:p>
    <w:p w:rsidR="001E68D9" w:rsidRPr="007468D3" w:rsidRDefault="001E68D9" w:rsidP="005C7D4D">
      <w:pPr>
        <w:rPr>
          <w:rFonts w:ascii="宋体"/>
          <w:szCs w:val="24"/>
        </w:rPr>
      </w:pPr>
      <w:r w:rsidRPr="001E03C6">
        <w:rPr>
          <w:rFonts w:ascii="宋体" w:hAnsi="宋体" w:hint="eastAsia"/>
          <w:szCs w:val="24"/>
        </w:rPr>
        <w:t>（</w:t>
      </w:r>
      <w:r>
        <w:rPr>
          <w:rFonts w:ascii="宋体" w:hAnsi="宋体"/>
          <w:szCs w:val="24"/>
        </w:rPr>
        <w:t>3</w:t>
      </w:r>
      <w:r w:rsidRPr="001E03C6">
        <w:rPr>
          <w:rFonts w:ascii="宋体" w:hAnsi="宋体" w:hint="eastAsia"/>
          <w:szCs w:val="24"/>
        </w:rPr>
        <w:t>）</w:t>
      </w:r>
      <w:r>
        <w:rPr>
          <w:rFonts w:ascii="宋体" w:hAnsi="宋体" w:hint="eastAsia"/>
          <w:szCs w:val="24"/>
        </w:rPr>
        <w:t>汉语是最富于诗性的语言，诗人可以打破语法规则的限制写诗，“</w:t>
      </w:r>
      <w:r w:rsidRPr="00434482">
        <w:rPr>
          <w:rFonts w:ascii="宋体" w:hAnsi="宋体" w:hint="eastAsia"/>
          <w:szCs w:val="24"/>
        </w:rPr>
        <w:t>杏花春雨江南</w:t>
      </w:r>
      <w:r>
        <w:rPr>
          <w:rFonts w:ascii="宋体" w:hAnsi="宋体" w:hint="eastAsia"/>
          <w:szCs w:val="24"/>
        </w:rPr>
        <w:t>”就是一个典型范例，下列诗句的组合方式与它相同的一项是</w:t>
      </w:r>
      <w:r w:rsidRPr="001E03C6">
        <w:rPr>
          <w:rFonts w:ascii="宋体" w:hAnsi="宋体" w:hint="eastAsia"/>
          <w:szCs w:val="24"/>
        </w:rPr>
        <w:t>（</w:t>
      </w:r>
      <w:r w:rsidRPr="001E03C6">
        <w:rPr>
          <w:rFonts w:ascii="宋体" w:hAnsi="宋体"/>
          <w:szCs w:val="24"/>
        </w:rPr>
        <w:t>2</w:t>
      </w:r>
      <w:r w:rsidRPr="001E03C6">
        <w:rPr>
          <w:rFonts w:ascii="宋体" w:hAnsi="宋体" w:hint="eastAsia"/>
          <w:szCs w:val="24"/>
        </w:rPr>
        <w:t>分）</w:t>
      </w:r>
    </w:p>
    <w:p w:rsidR="001E68D9" w:rsidRDefault="001E68D9" w:rsidP="00A409D3">
      <w:pPr>
        <w:ind w:firstLineChars="250" w:firstLine="31680"/>
        <w:rPr>
          <w:rFonts w:ascii="宋体"/>
          <w:szCs w:val="21"/>
        </w:rPr>
      </w:pPr>
      <w:r w:rsidRPr="001E03C6">
        <w:rPr>
          <w:rFonts w:ascii="宋体" w:hAnsi="宋体"/>
          <w:szCs w:val="21"/>
        </w:rPr>
        <w:t>A.</w:t>
      </w:r>
      <w:r>
        <w:rPr>
          <w:rFonts w:ascii="宋体" w:hAnsi="宋体"/>
          <w:szCs w:val="21"/>
        </w:rPr>
        <w:t xml:space="preserve"> </w:t>
      </w:r>
      <w:r>
        <w:rPr>
          <w:rFonts w:ascii="宋体" w:hAnsi="宋体" w:hint="eastAsia"/>
          <w:szCs w:val="21"/>
        </w:rPr>
        <w:t>月有阴晴圆缺</w:t>
      </w:r>
      <w:r w:rsidRPr="00F61D7D">
        <w:rPr>
          <w:rFonts w:ascii="宋体" w:hAnsi="宋体"/>
          <w:szCs w:val="21"/>
        </w:rPr>
        <w:t xml:space="preserve">B. </w:t>
      </w:r>
      <w:r>
        <w:rPr>
          <w:rFonts w:ascii="宋体" w:hAnsi="宋体" w:hint="eastAsia"/>
          <w:szCs w:val="21"/>
        </w:rPr>
        <w:t>醉里挑灯看剑</w:t>
      </w:r>
    </w:p>
    <w:p w:rsidR="001E68D9" w:rsidRPr="008C55A2" w:rsidRDefault="001E68D9" w:rsidP="00A409D3">
      <w:pPr>
        <w:ind w:firstLineChars="250" w:firstLine="31680"/>
        <w:rPr>
          <w:rFonts w:ascii="宋体"/>
          <w:szCs w:val="21"/>
        </w:rPr>
      </w:pPr>
      <w:r w:rsidRPr="00F61D7D">
        <w:rPr>
          <w:rFonts w:ascii="宋体" w:hAnsi="宋体"/>
          <w:szCs w:val="21"/>
        </w:rPr>
        <w:t>C.</w:t>
      </w:r>
      <w:r>
        <w:rPr>
          <w:rFonts w:ascii="宋体" w:hAnsi="宋体" w:hint="eastAsia"/>
          <w:szCs w:val="21"/>
        </w:rPr>
        <w:t>古道西风瘦马</w:t>
      </w:r>
      <w:r w:rsidRPr="00F61D7D">
        <w:rPr>
          <w:rFonts w:ascii="宋体" w:hAnsi="宋体"/>
          <w:szCs w:val="21"/>
        </w:rPr>
        <w:t xml:space="preserve">D. </w:t>
      </w:r>
      <w:r>
        <w:rPr>
          <w:rFonts w:ascii="宋体" w:hAnsi="宋体" w:hint="eastAsia"/>
          <w:szCs w:val="21"/>
        </w:rPr>
        <w:t>七八个星天外</w:t>
      </w:r>
    </w:p>
    <w:p w:rsidR="001E68D9" w:rsidRDefault="001E68D9" w:rsidP="00A82667">
      <w:pPr>
        <w:rPr>
          <w:rFonts w:ascii="宋体"/>
          <w:szCs w:val="21"/>
        </w:rPr>
      </w:pPr>
      <w:r>
        <w:rPr>
          <w:rFonts w:ascii="宋体" w:hAnsi="宋体" w:hint="eastAsia"/>
          <w:szCs w:val="21"/>
        </w:rPr>
        <w:t>（</w:t>
      </w:r>
      <w:r>
        <w:rPr>
          <w:rFonts w:ascii="宋体" w:hAnsi="宋体"/>
          <w:szCs w:val="21"/>
        </w:rPr>
        <w:t>4</w:t>
      </w:r>
      <w:r>
        <w:rPr>
          <w:rFonts w:ascii="宋体" w:hAnsi="宋体" w:hint="eastAsia"/>
          <w:szCs w:val="21"/>
        </w:rPr>
        <w:t>）下列文人与陆放翁生活在同一时代，为豪放派代表人物的是（</w:t>
      </w:r>
      <w:r>
        <w:rPr>
          <w:rFonts w:ascii="宋体" w:hAnsi="宋体"/>
          <w:szCs w:val="21"/>
        </w:rPr>
        <w:t>2</w:t>
      </w:r>
      <w:r>
        <w:rPr>
          <w:rFonts w:ascii="宋体" w:hAnsi="宋体" w:hint="eastAsia"/>
          <w:szCs w:val="21"/>
        </w:rPr>
        <w:t>分）</w:t>
      </w:r>
    </w:p>
    <w:p w:rsidR="001E68D9" w:rsidRPr="00A82667" w:rsidRDefault="001E68D9" w:rsidP="00A409D3">
      <w:pPr>
        <w:ind w:firstLineChars="250" w:firstLine="31680"/>
        <w:rPr>
          <w:rFonts w:ascii="宋体"/>
          <w:szCs w:val="21"/>
        </w:rPr>
      </w:pPr>
      <w:r>
        <w:rPr>
          <w:rFonts w:ascii="宋体" w:hAnsi="宋体"/>
          <w:szCs w:val="21"/>
        </w:rPr>
        <w:t>A.</w:t>
      </w:r>
      <w:r>
        <w:rPr>
          <w:rFonts w:ascii="宋体" w:hAnsi="宋体" w:hint="eastAsia"/>
          <w:szCs w:val="21"/>
        </w:rPr>
        <w:t>陶渊明</w:t>
      </w:r>
      <w:r>
        <w:rPr>
          <w:rFonts w:ascii="宋体" w:hAnsi="宋体"/>
          <w:szCs w:val="21"/>
        </w:rPr>
        <w:t xml:space="preserve">    B. </w:t>
      </w:r>
      <w:r>
        <w:rPr>
          <w:rFonts w:ascii="宋体" w:hAnsi="宋体" w:hint="eastAsia"/>
          <w:szCs w:val="21"/>
        </w:rPr>
        <w:t>杜甫</w:t>
      </w:r>
      <w:r>
        <w:rPr>
          <w:rFonts w:ascii="宋体" w:hAnsi="宋体"/>
          <w:szCs w:val="21"/>
        </w:rPr>
        <w:t xml:space="preserve"> C.</w:t>
      </w:r>
      <w:r>
        <w:rPr>
          <w:rFonts w:ascii="宋体" w:hAnsi="宋体" w:hint="eastAsia"/>
          <w:szCs w:val="21"/>
        </w:rPr>
        <w:t>欧阳修</w:t>
      </w:r>
      <w:r>
        <w:rPr>
          <w:rFonts w:ascii="宋体" w:hAnsi="宋体"/>
          <w:szCs w:val="21"/>
        </w:rPr>
        <w:t xml:space="preserve">    D.</w:t>
      </w:r>
      <w:r>
        <w:rPr>
          <w:rFonts w:ascii="宋体" w:hAnsi="宋体" w:hint="eastAsia"/>
          <w:szCs w:val="21"/>
        </w:rPr>
        <w:t>辛弃疾</w:t>
      </w:r>
    </w:p>
    <w:p w:rsidR="001E68D9" w:rsidRPr="00316C3D" w:rsidRDefault="001E68D9" w:rsidP="008F76AA">
      <w:pPr>
        <w:rPr>
          <w:rFonts w:ascii="宋体"/>
          <w:color w:val="000000"/>
          <w:szCs w:val="21"/>
        </w:rPr>
      </w:pPr>
      <w:r w:rsidRPr="00B556EA">
        <w:rPr>
          <w:rFonts w:ascii="宋体" w:hAnsi="宋体" w:hint="eastAsia"/>
          <w:szCs w:val="21"/>
        </w:rPr>
        <w:t>（</w:t>
      </w:r>
      <w:r>
        <w:rPr>
          <w:rFonts w:ascii="宋体" w:hAnsi="宋体"/>
          <w:szCs w:val="21"/>
        </w:rPr>
        <w:t>5</w:t>
      </w:r>
      <w:r>
        <w:rPr>
          <w:rFonts w:ascii="宋体" w:hAnsi="宋体" w:hint="eastAsia"/>
          <w:szCs w:val="21"/>
        </w:rPr>
        <w:t>）</w:t>
      </w:r>
      <w:r w:rsidRPr="00316C3D">
        <w:rPr>
          <w:rFonts w:ascii="宋体" w:hAnsi="宋体" w:hint="eastAsia"/>
          <w:color w:val="000000"/>
          <w:szCs w:val="21"/>
        </w:rPr>
        <w:t>《三国演义》里有一位神医，他曾为关羽刮骨疗毒，治好了关羽的箭伤，他是。假如一位医术高明的朋友的诊所即将开业，你们全家决定送他一</w:t>
      </w:r>
      <w:r>
        <w:rPr>
          <w:rFonts w:ascii="宋体" w:hAnsi="宋体" w:hint="eastAsia"/>
          <w:color w:val="000000"/>
          <w:szCs w:val="21"/>
        </w:rPr>
        <w:t>块</w:t>
      </w:r>
      <w:r w:rsidRPr="00316C3D">
        <w:rPr>
          <w:rFonts w:ascii="宋体" w:hAnsi="宋体" w:hint="eastAsia"/>
          <w:color w:val="000000"/>
          <w:szCs w:val="21"/>
        </w:rPr>
        <w:t>匾挂在诊所，匾</w:t>
      </w:r>
      <w:r>
        <w:rPr>
          <w:rFonts w:ascii="宋体" w:hAnsi="宋体" w:hint="eastAsia"/>
          <w:color w:val="000000"/>
          <w:szCs w:val="21"/>
        </w:rPr>
        <w:t>上书写的</w:t>
      </w:r>
      <w:r w:rsidRPr="00316C3D">
        <w:rPr>
          <w:rFonts w:ascii="宋体" w:hAnsi="宋体" w:hint="eastAsia"/>
          <w:color w:val="000000"/>
          <w:szCs w:val="21"/>
        </w:rPr>
        <w:t>内容最得体的是。</w:t>
      </w:r>
      <w:r>
        <w:rPr>
          <w:rFonts w:ascii="宋体" w:hAnsi="宋体" w:hint="eastAsia"/>
          <w:color w:val="000000"/>
          <w:szCs w:val="21"/>
        </w:rPr>
        <w:t>根据语境，在上面的横线处选填答案，</w:t>
      </w:r>
      <w:r w:rsidRPr="00316C3D">
        <w:rPr>
          <w:rFonts w:ascii="宋体" w:hAnsi="宋体" w:hint="eastAsia"/>
          <w:color w:val="000000"/>
          <w:szCs w:val="21"/>
        </w:rPr>
        <w:t>正确的一项是（</w:t>
      </w:r>
      <w:r w:rsidRPr="00316C3D">
        <w:rPr>
          <w:rFonts w:ascii="宋体" w:hAnsi="宋体"/>
          <w:color w:val="000000"/>
          <w:szCs w:val="21"/>
        </w:rPr>
        <w:t>2</w:t>
      </w:r>
      <w:r w:rsidRPr="00316C3D">
        <w:rPr>
          <w:rFonts w:ascii="宋体" w:hAnsi="宋体" w:hint="eastAsia"/>
          <w:color w:val="000000"/>
          <w:szCs w:val="21"/>
        </w:rPr>
        <w:t>分）</w:t>
      </w:r>
    </w:p>
    <w:p w:rsidR="001E68D9" w:rsidRPr="00B556EA" w:rsidRDefault="001E68D9" w:rsidP="00A409D3">
      <w:pPr>
        <w:ind w:firstLineChars="250" w:firstLine="31680"/>
        <w:rPr>
          <w:rFonts w:ascii="宋体"/>
          <w:szCs w:val="21"/>
        </w:rPr>
      </w:pPr>
      <w:r w:rsidRPr="00B556EA">
        <w:rPr>
          <w:rFonts w:ascii="宋体" w:hAnsi="宋体"/>
          <w:szCs w:val="21"/>
        </w:rPr>
        <w:t>A</w:t>
      </w:r>
      <w:r w:rsidRPr="00B556EA">
        <w:rPr>
          <w:rFonts w:ascii="宋体"/>
          <w:szCs w:val="21"/>
        </w:rPr>
        <w:t>.</w:t>
      </w:r>
      <w:r w:rsidRPr="00B556EA">
        <w:rPr>
          <w:rFonts w:ascii="宋体" w:hAnsi="宋体" w:hint="eastAsia"/>
          <w:szCs w:val="21"/>
        </w:rPr>
        <w:t>华佗</w:t>
      </w:r>
      <w:r w:rsidRPr="00B556EA">
        <w:rPr>
          <w:rFonts w:ascii="宋体" w:hAnsi="宋体"/>
          <w:szCs w:val="21"/>
        </w:rPr>
        <w:t xml:space="preserve">       </w:t>
      </w:r>
      <w:r w:rsidRPr="00B556EA">
        <w:rPr>
          <w:rFonts w:ascii="宋体" w:hAnsi="宋体" w:hint="eastAsia"/>
          <w:szCs w:val="21"/>
        </w:rPr>
        <w:t>誉满杏林</w:t>
      </w:r>
      <w:r w:rsidRPr="00B556EA">
        <w:rPr>
          <w:rFonts w:ascii="宋体" w:hAnsi="宋体"/>
          <w:szCs w:val="21"/>
        </w:rPr>
        <w:t xml:space="preserve">B.    </w:t>
      </w:r>
      <w:r w:rsidRPr="00B556EA">
        <w:rPr>
          <w:rFonts w:ascii="宋体" w:hAnsi="宋体" w:hint="eastAsia"/>
          <w:szCs w:val="21"/>
        </w:rPr>
        <w:t>扁鹊桃李天下</w:t>
      </w:r>
    </w:p>
    <w:p w:rsidR="001E68D9" w:rsidRDefault="001E68D9" w:rsidP="00A409D3">
      <w:pPr>
        <w:ind w:firstLineChars="200" w:firstLine="31680"/>
        <w:rPr>
          <w:rFonts w:ascii="宋体"/>
          <w:szCs w:val="21"/>
        </w:rPr>
      </w:pPr>
      <w:r w:rsidRPr="00B556EA">
        <w:rPr>
          <w:rFonts w:ascii="宋体" w:hAnsi="宋体"/>
          <w:szCs w:val="21"/>
        </w:rPr>
        <w:t xml:space="preserve">C.    </w:t>
      </w:r>
      <w:r w:rsidRPr="00B556EA">
        <w:rPr>
          <w:rFonts w:ascii="宋体" w:hAnsi="宋体" w:hint="eastAsia"/>
          <w:szCs w:val="21"/>
        </w:rPr>
        <w:t>华佗</w:t>
      </w:r>
      <w:r w:rsidRPr="00B556EA">
        <w:rPr>
          <w:rFonts w:ascii="宋体" w:hAnsi="宋体"/>
          <w:szCs w:val="21"/>
        </w:rPr>
        <w:t xml:space="preserve">      </w:t>
      </w:r>
      <w:r w:rsidRPr="00B556EA">
        <w:rPr>
          <w:rFonts w:ascii="宋体" w:hAnsi="宋体" w:hint="eastAsia"/>
          <w:szCs w:val="21"/>
        </w:rPr>
        <w:t>梨园世家</w:t>
      </w:r>
      <w:r w:rsidRPr="00B556EA">
        <w:rPr>
          <w:rFonts w:ascii="宋体" w:hAnsi="宋体"/>
          <w:szCs w:val="21"/>
        </w:rPr>
        <w:t xml:space="preserve">D.    </w:t>
      </w:r>
      <w:r w:rsidRPr="00B556EA">
        <w:rPr>
          <w:rFonts w:ascii="宋体" w:hAnsi="宋体" w:hint="eastAsia"/>
          <w:szCs w:val="21"/>
        </w:rPr>
        <w:t>扁鹊</w:t>
      </w:r>
      <w:r w:rsidRPr="00B556EA">
        <w:rPr>
          <w:rFonts w:ascii="宋体" w:hAnsi="宋体"/>
          <w:szCs w:val="21"/>
        </w:rPr>
        <w:t xml:space="preserve">       </w:t>
      </w:r>
      <w:r>
        <w:rPr>
          <w:rFonts w:ascii="宋体" w:hAnsi="宋体" w:hint="eastAsia"/>
          <w:szCs w:val="21"/>
        </w:rPr>
        <w:t>德艺双馨</w:t>
      </w:r>
    </w:p>
    <w:p w:rsidR="001E68D9" w:rsidRPr="007A6FD2" w:rsidRDefault="001E68D9" w:rsidP="00CD2A29">
      <w:pPr>
        <w:rPr>
          <w:rFonts w:ascii="宋体" w:cs="??"/>
          <w:kern w:val="0"/>
        </w:rPr>
      </w:pPr>
      <w:r>
        <w:rPr>
          <w:rFonts w:ascii="宋体" w:hAnsi="宋体"/>
          <w:szCs w:val="21"/>
        </w:rPr>
        <w:t>2</w:t>
      </w:r>
      <w:r>
        <w:rPr>
          <w:rFonts w:ascii="宋体" w:cs="??"/>
          <w:kern w:val="0"/>
        </w:rPr>
        <w:t>.</w:t>
      </w:r>
      <w:r w:rsidRPr="002B2486">
        <w:rPr>
          <w:rFonts w:ascii="宋体" w:hAnsi="宋体" w:cs="??" w:hint="eastAsia"/>
          <w:kern w:val="0"/>
        </w:rPr>
        <w:t>对下面这首小诗</w:t>
      </w:r>
      <w:r>
        <w:rPr>
          <w:rFonts w:ascii="宋体" w:hAnsi="宋体" w:cs="??" w:hint="eastAsia"/>
          <w:kern w:val="0"/>
        </w:rPr>
        <w:t>的分析理解</w:t>
      </w:r>
      <w:r w:rsidRPr="002B2486">
        <w:rPr>
          <w:rFonts w:ascii="宋体" w:hAnsi="宋体" w:cs="??" w:hint="eastAsia"/>
          <w:kern w:val="0"/>
        </w:rPr>
        <w:t>，</w:t>
      </w:r>
      <w:r w:rsidRPr="0083407B">
        <w:rPr>
          <w:rFonts w:ascii="宋体" w:hAnsi="宋体" w:cs="宋体" w:hint="eastAsia"/>
          <w:color w:val="000000"/>
          <w:szCs w:val="21"/>
          <w:em w:val="dot"/>
        </w:rPr>
        <w:t>有误</w:t>
      </w:r>
      <w:r w:rsidRPr="002B2486">
        <w:rPr>
          <w:rFonts w:ascii="宋体" w:hAnsi="宋体" w:cs="??" w:hint="eastAsia"/>
          <w:kern w:val="0"/>
        </w:rPr>
        <w:t>的一项是</w:t>
      </w:r>
      <w:r>
        <w:rPr>
          <w:rFonts w:ascii="宋体" w:hAnsi="宋体" w:cs="??" w:hint="eastAsia"/>
          <w:kern w:val="0"/>
        </w:rPr>
        <w:t>（</w:t>
      </w:r>
      <w:r>
        <w:rPr>
          <w:rFonts w:ascii="宋体" w:hAnsi="宋体" w:cs="??"/>
          <w:kern w:val="0"/>
        </w:rPr>
        <w:t>2</w:t>
      </w:r>
      <w:r>
        <w:rPr>
          <w:rFonts w:ascii="宋体" w:hAnsi="宋体" w:cs="??" w:hint="eastAsia"/>
          <w:kern w:val="0"/>
        </w:rPr>
        <w:t>分）</w:t>
      </w:r>
    </w:p>
    <w:p w:rsidR="001E68D9" w:rsidRPr="00202093" w:rsidRDefault="001E68D9" w:rsidP="00A409D3">
      <w:pPr>
        <w:ind w:firstLineChars="2000" w:firstLine="31680"/>
        <w:rPr>
          <w:rFonts w:ascii="楷体" w:eastAsia="楷体" w:hAnsi="楷体" w:cs="??"/>
          <w:color w:val="000000"/>
          <w:kern w:val="0"/>
        </w:rPr>
      </w:pPr>
      <w:r w:rsidRPr="00202093">
        <w:rPr>
          <w:rFonts w:ascii="楷体" w:eastAsia="楷体" w:hAnsi="楷体" w:cs="??" w:hint="eastAsia"/>
          <w:color w:val="000000"/>
          <w:kern w:val="0"/>
        </w:rPr>
        <w:t>潮</w:t>
      </w:r>
    </w:p>
    <w:p w:rsidR="001E68D9" w:rsidRPr="00202093" w:rsidRDefault="001E68D9" w:rsidP="00A409D3">
      <w:pPr>
        <w:ind w:firstLineChars="50" w:firstLine="31680"/>
        <w:rPr>
          <w:rFonts w:ascii="楷体" w:eastAsia="楷体" w:hAnsi="楷体" w:cs="??"/>
          <w:color w:val="000000"/>
          <w:kern w:val="0"/>
        </w:rPr>
        <w:sectPr w:rsidR="001E68D9" w:rsidRPr="00202093" w:rsidSect="00227EF6">
          <w:footerReference w:type="even" r:id="rId7"/>
          <w:footerReference w:type="default" r:id="rId8"/>
          <w:type w:val="continuous"/>
          <w:pgSz w:w="11906" w:h="16838"/>
          <w:pgMar w:top="1440" w:right="1247" w:bottom="1440" w:left="1247" w:header="851" w:footer="992" w:gutter="0"/>
          <w:cols w:space="720"/>
          <w:docGrid w:type="lines" w:linePitch="312"/>
        </w:sectPr>
      </w:pPr>
    </w:p>
    <w:p w:rsidR="001E68D9" w:rsidRPr="00202093" w:rsidRDefault="001E68D9" w:rsidP="00A409D3">
      <w:pPr>
        <w:ind w:firstLineChars="250" w:firstLine="31680"/>
        <w:rPr>
          <w:rFonts w:ascii="楷体" w:eastAsia="楷体" w:hAnsi="楷体" w:cs="??"/>
          <w:color w:val="000000"/>
          <w:kern w:val="0"/>
        </w:rPr>
      </w:pPr>
      <w:r>
        <w:rPr>
          <w:noProof/>
        </w:rPr>
        <w:pict>
          <v:line id="直接连接符 2" o:spid="_x0000_s1026" style="position:absolute;left:0;text-align:left;z-index:251658240;visibility:visible" from="215.9pt,3.45pt" to="218.15pt,117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" strokecolor="#4579b8"/>
        </w:pict>
      </w:r>
      <w:r w:rsidRPr="00202093">
        <w:rPr>
          <w:rFonts w:ascii="楷体" w:eastAsia="楷体" w:hAnsi="楷体" w:cs="??" w:hint="eastAsia"/>
          <w:color w:val="000000"/>
          <w:kern w:val="0"/>
        </w:rPr>
        <w:t>远处海面耸起了一道道山岗</w:t>
      </w:r>
      <w:r w:rsidRPr="00202093">
        <w:rPr>
          <w:rFonts w:ascii="楷体" w:eastAsia="楷体" w:hAnsi="楷体" w:cs="??"/>
          <w:color w:val="000000"/>
          <w:kern w:val="0"/>
        </w:rPr>
        <w:tab/>
      </w:r>
    </w:p>
    <w:p w:rsidR="001E68D9" w:rsidRPr="00202093" w:rsidRDefault="001E68D9" w:rsidP="00A409D3">
      <w:pPr>
        <w:ind w:firstLineChars="250" w:firstLine="31680"/>
        <w:rPr>
          <w:rFonts w:ascii="楷体" w:eastAsia="楷体" w:hAnsi="楷体" w:cs="??"/>
          <w:color w:val="000000"/>
          <w:kern w:val="0"/>
        </w:rPr>
      </w:pPr>
      <w:r w:rsidRPr="00202093">
        <w:rPr>
          <w:rFonts w:ascii="楷体" w:eastAsia="楷体" w:hAnsi="楷体" w:cs="??" w:hint="eastAsia"/>
          <w:color w:val="000000"/>
          <w:kern w:val="0"/>
        </w:rPr>
        <w:t>近处海面推过来一堵堵高墙</w:t>
      </w:r>
    </w:p>
    <w:p w:rsidR="001E68D9" w:rsidRPr="00202093" w:rsidRDefault="001E68D9" w:rsidP="00A409D3">
      <w:pPr>
        <w:ind w:firstLineChars="250" w:firstLine="31680"/>
        <w:rPr>
          <w:rFonts w:ascii="楷体" w:eastAsia="楷体" w:hAnsi="楷体" w:cs="??"/>
          <w:color w:val="000000"/>
          <w:kern w:val="0"/>
        </w:rPr>
      </w:pPr>
      <w:r w:rsidRPr="00202093">
        <w:rPr>
          <w:rFonts w:ascii="楷体" w:eastAsia="楷体" w:hAnsi="楷体" w:cs="??" w:hint="eastAsia"/>
          <w:color w:val="000000"/>
          <w:kern w:val="0"/>
        </w:rPr>
        <w:t>啊，潮来了，潮来了，轰隆作响</w:t>
      </w:r>
    </w:p>
    <w:p w:rsidR="001E68D9" w:rsidRPr="00202093" w:rsidRDefault="001E68D9" w:rsidP="00A409D3">
      <w:pPr>
        <w:ind w:firstLineChars="250" w:firstLine="31680"/>
        <w:rPr>
          <w:rFonts w:ascii="楷体" w:eastAsia="楷体" w:hAnsi="楷体" w:cs="??"/>
          <w:color w:val="000000"/>
          <w:kern w:val="0"/>
        </w:rPr>
      </w:pPr>
      <w:r>
        <w:rPr>
          <w:rFonts w:ascii="楷体" w:eastAsia="楷体" w:hAnsi="楷体" w:cs="??" w:hint="eastAsia"/>
          <w:color w:val="000000"/>
          <w:kern w:val="0"/>
        </w:rPr>
        <w:t>像</w:t>
      </w:r>
      <w:r w:rsidRPr="00202093">
        <w:rPr>
          <w:rFonts w:ascii="楷体" w:eastAsia="楷体" w:hAnsi="楷体" w:cs="??" w:hint="eastAsia"/>
          <w:color w:val="000000"/>
          <w:kern w:val="0"/>
        </w:rPr>
        <w:t>十万匹奔马突然被暴雷惊狂</w:t>
      </w:r>
    </w:p>
    <w:p w:rsidR="001E68D9" w:rsidRPr="00202093" w:rsidRDefault="001E68D9" w:rsidP="00A409D3">
      <w:pPr>
        <w:ind w:firstLineChars="50" w:firstLine="31680"/>
        <w:rPr>
          <w:rFonts w:ascii="楷体" w:eastAsia="楷体" w:hAnsi="楷体" w:cs="??"/>
          <w:color w:val="000000"/>
          <w:kern w:val="0"/>
        </w:rPr>
      </w:pPr>
    </w:p>
    <w:p w:rsidR="001E68D9" w:rsidRPr="00202093" w:rsidRDefault="001E68D9" w:rsidP="00A409D3">
      <w:pPr>
        <w:ind w:firstLineChars="250" w:firstLine="31680"/>
        <w:rPr>
          <w:rFonts w:ascii="楷体" w:eastAsia="楷体" w:hAnsi="楷体" w:cs="??"/>
          <w:color w:val="000000"/>
          <w:kern w:val="0"/>
        </w:rPr>
      </w:pPr>
      <w:r w:rsidRPr="00202093">
        <w:rPr>
          <w:rFonts w:ascii="楷体" w:eastAsia="楷体" w:hAnsi="楷体" w:cs="??" w:hint="eastAsia"/>
          <w:color w:val="000000"/>
          <w:kern w:val="0"/>
        </w:rPr>
        <w:t>浪头飞越礁盘，前赴后继冲上岩岸</w:t>
      </w:r>
    </w:p>
    <w:p w:rsidR="001E68D9" w:rsidRPr="00202093" w:rsidRDefault="001E68D9" w:rsidP="00A409D3">
      <w:pPr>
        <w:ind w:firstLineChars="250" w:firstLine="31680"/>
        <w:rPr>
          <w:rFonts w:ascii="楷体" w:eastAsia="楷体" w:hAnsi="楷体" w:cs="??"/>
          <w:color w:val="000000"/>
          <w:kern w:val="0"/>
        </w:rPr>
      </w:pPr>
      <w:r w:rsidRPr="00202093">
        <w:rPr>
          <w:rFonts w:ascii="楷体" w:eastAsia="楷体" w:hAnsi="楷体" w:cs="??" w:hint="eastAsia"/>
          <w:color w:val="000000"/>
          <w:kern w:val="0"/>
        </w:rPr>
        <w:t>那是老远就选定的厮拼的战场</w:t>
      </w:r>
    </w:p>
    <w:p w:rsidR="001E68D9" w:rsidRPr="00202093" w:rsidRDefault="001E68D9" w:rsidP="00A409D3">
      <w:pPr>
        <w:ind w:firstLineChars="250" w:firstLine="31680"/>
        <w:rPr>
          <w:rFonts w:ascii="楷体" w:eastAsia="楷体" w:hAnsi="楷体" w:cs="??"/>
          <w:color w:val="000000"/>
          <w:kern w:val="0"/>
        </w:rPr>
      </w:pPr>
      <w:r w:rsidRPr="00202093">
        <w:rPr>
          <w:rFonts w:ascii="楷体" w:eastAsia="楷体" w:hAnsi="楷体" w:cs="??" w:hint="eastAsia"/>
          <w:color w:val="000000"/>
          <w:kern w:val="0"/>
        </w:rPr>
        <w:t>为实现最后的一击</w:t>
      </w:r>
    </w:p>
    <w:p w:rsidR="001E68D9" w:rsidRPr="00202093" w:rsidRDefault="001E68D9" w:rsidP="00A409D3">
      <w:pPr>
        <w:ind w:firstLineChars="50" w:firstLine="31680"/>
        <w:rPr>
          <w:rFonts w:ascii="楷体" w:eastAsia="楷体" w:hAnsi="楷体" w:cs="??"/>
          <w:color w:val="000000"/>
          <w:kern w:val="0"/>
        </w:rPr>
      </w:pPr>
      <w:r w:rsidRPr="00202093">
        <w:rPr>
          <w:rFonts w:ascii="楷体" w:eastAsia="楷体" w:hAnsi="楷体" w:cs="??" w:hint="eastAsia"/>
          <w:color w:val="000000"/>
          <w:kern w:val="0"/>
        </w:rPr>
        <w:t>列阵从天边赶来</w:t>
      </w:r>
    </w:p>
    <w:p w:rsidR="001E68D9" w:rsidRPr="00202093" w:rsidRDefault="001E68D9" w:rsidP="00A409D3">
      <w:pPr>
        <w:ind w:firstLineChars="50" w:firstLine="31680"/>
        <w:rPr>
          <w:rFonts w:ascii="楷体" w:eastAsia="楷体" w:hAnsi="楷体" w:cs="??"/>
          <w:color w:val="000000"/>
          <w:kern w:val="0"/>
        </w:rPr>
      </w:pPr>
      <w:r w:rsidRPr="00202093">
        <w:rPr>
          <w:rFonts w:ascii="楷体" w:eastAsia="楷体" w:hAnsi="楷体" w:cs="??" w:hint="eastAsia"/>
          <w:color w:val="000000"/>
          <w:kern w:val="0"/>
        </w:rPr>
        <w:t>只期望自己的生命</w:t>
      </w:r>
    </w:p>
    <w:p w:rsidR="001E68D9" w:rsidRPr="00202093" w:rsidRDefault="001E68D9" w:rsidP="00A409D3">
      <w:pPr>
        <w:ind w:firstLineChars="50" w:firstLine="31680"/>
        <w:rPr>
          <w:rFonts w:ascii="楷体" w:eastAsia="楷体" w:hAnsi="楷体" w:cs="??"/>
          <w:color w:val="000000"/>
          <w:kern w:val="0"/>
        </w:rPr>
      </w:pPr>
      <w:r w:rsidRPr="00202093">
        <w:rPr>
          <w:rFonts w:ascii="楷体" w:eastAsia="楷体" w:hAnsi="楷体" w:cs="??" w:hint="eastAsia"/>
          <w:color w:val="000000"/>
          <w:kern w:val="0"/>
        </w:rPr>
        <w:t>能爆出冲天的巨响</w:t>
      </w:r>
    </w:p>
    <w:p w:rsidR="001E68D9" w:rsidRPr="00202093" w:rsidRDefault="001E68D9" w:rsidP="00A409D3">
      <w:pPr>
        <w:ind w:firstLineChars="50" w:firstLine="31680"/>
        <w:rPr>
          <w:rFonts w:ascii="楷体" w:eastAsia="楷体" w:hAnsi="楷体" w:cs="??"/>
          <w:color w:val="000000"/>
          <w:kern w:val="0"/>
        </w:rPr>
      </w:pPr>
    </w:p>
    <w:p w:rsidR="001E68D9" w:rsidRPr="00202093" w:rsidRDefault="001E68D9" w:rsidP="00A409D3">
      <w:pPr>
        <w:ind w:firstLineChars="50" w:firstLine="31680"/>
        <w:rPr>
          <w:rFonts w:ascii="楷体" w:eastAsia="楷体" w:hAnsi="楷体" w:cs="??"/>
          <w:color w:val="000000"/>
          <w:kern w:val="0"/>
        </w:rPr>
      </w:pPr>
      <w:r w:rsidRPr="00202093">
        <w:rPr>
          <w:rFonts w:ascii="楷体" w:eastAsia="楷体" w:hAnsi="楷体" w:cs="??" w:hint="eastAsia"/>
          <w:color w:val="000000"/>
          <w:kern w:val="0"/>
        </w:rPr>
        <w:t>潮水在一瞬间杀进每条岩缝和礁孔</w:t>
      </w:r>
    </w:p>
    <w:p w:rsidR="001E68D9" w:rsidRPr="00202093" w:rsidRDefault="001E68D9" w:rsidP="00A409D3">
      <w:pPr>
        <w:ind w:firstLineChars="50" w:firstLine="31680"/>
        <w:rPr>
          <w:rFonts w:ascii="楷体" w:eastAsia="楷体" w:hAnsi="楷体" w:cs="??"/>
          <w:color w:val="000000"/>
          <w:kern w:val="0"/>
        </w:rPr>
      </w:pPr>
      <w:r w:rsidRPr="00202093">
        <w:rPr>
          <w:rFonts w:ascii="楷体" w:eastAsia="楷体" w:hAnsi="楷体" w:cs="??" w:hint="eastAsia"/>
          <w:color w:val="000000"/>
          <w:kern w:val="0"/>
        </w:rPr>
        <w:t>一切污秽都无法逃脱它的冲刷涤荡</w:t>
      </w:r>
    </w:p>
    <w:p w:rsidR="001E68D9" w:rsidRPr="00202093" w:rsidRDefault="001E68D9" w:rsidP="00A409D3">
      <w:pPr>
        <w:ind w:firstLineChars="50" w:firstLine="31680"/>
        <w:rPr>
          <w:rFonts w:ascii="楷体" w:eastAsia="楷体" w:hAnsi="楷体" w:cs="??"/>
          <w:color w:val="000000"/>
          <w:kern w:val="0"/>
        </w:rPr>
      </w:pPr>
      <w:r w:rsidRPr="00202093">
        <w:rPr>
          <w:rFonts w:ascii="楷体" w:eastAsia="楷体" w:hAnsi="楷体" w:cs="??" w:hint="eastAsia"/>
          <w:color w:val="000000"/>
          <w:kern w:val="0"/>
        </w:rPr>
        <w:t>虽说在击石的巨响中自己已化为白烟</w:t>
      </w:r>
    </w:p>
    <w:p w:rsidR="001E68D9" w:rsidRPr="00202093" w:rsidRDefault="001E68D9" w:rsidP="00A409D3">
      <w:pPr>
        <w:ind w:firstLineChars="50" w:firstLine="31680"/>
        <w:rPr>
          <w:rFonts w:ascii="楷体" w:eastAsia="楷体" w:hAnsi="楷体" w:cs="??"/>
          <w:color w:val="000000"/>
          <w:kern w:val="0"/>
        </w:rPr>
      </w:pPr>
      <w:r w:rsidRPr="00202093">
        <w:rPr>
          <w:rFonts w:ascii="楷体" w:eastAsia="楷体" w:hAnsi="楷体" w:cs="??" w:hint="eastAsia"/>
          <w:color w:val="000000"/>
          <w:kern w:val="0"/>
        </w:rPr>
        <w:t>但那巨响毕竟是生命最豪迈的歌唱……</w:t>
      </w:r>
    </w:p>
    <w:p w:rsidR="001E68D9" w:rsidRDefault="001E68D9" w:rsidP="00A409D3">
      <w:pPr>
        <w:ind w:firstLineChars="50" w:firstLine="31680"/>
        <w:rPr>
          <w:rFonts w:ascii="宋体" w:cs="??"/>
          <w:color w:val="000000"/>
          <w:kern w:val="0"/>
        </w:rPr>
        <w:sectPr w:rsidR="001E68D9" w:rsidSect="00202093">
          <w:type w:val="continuous"/>
          <w:pgSz w:w="11906" w:h="16838"/>
          <w:pgMar w:top="1440" w:right="1247" w:bottom="1440" w:left="1247" w:header="851" w:footer="992" w:gutter="0"/>
          <w:cols w:num="2" w:space="720"/>
          <w:docGrid w:type="lines" w:linePitch="312"/>
        </w:sectPr>
      </w:pPr>
    </w:p>
    <w:p w:rsidR="001E68D9" w:rsidRPr="002C5DBC" w:rsidRDefault="001E68D9" w:rsidP="00A409D3">
      <w:pPr>
        <w:ind w:firstLineChars="50" w:firstLine="31680"/>
        <w:rPr>
          <w:rFonts w:ascii="宋体" w:cs="??"/>
          <w:color w:val="000000"/>
          <w:kern w:val="0"/>
        </w:rPr>
      </w:pPr>
      <w:r w:rsidRPr="002C5DBC">
        <w:rPr>
          <w:rFonts w:ascii="宋体" w:hAnsi="宋体" w:cs="??"/>
          <w:color w:val="000000"/>
          <w:kern w:val="0"/>
        </w:rPr>
        <w:t xml:space="preserve">A. </w:t>
      </w:r>
      <w:r w:rsidRPr="002C5DBC">
        <w:rPr>
          <w:rFonts w:ascii="宋体" w:hAnsi="宋体" w:cs="??" w:hint="eastAsia"/>
          <w:color w:val="000000"/>
          <w:kern w:val="0"/>
        </w:rPr>
        <w:t>诗的开头把潮水比作</w:t>
      </w:r>
      <w:r>
        <w:rPr>
          <w:rFonts w:ascii="宋体" w:hAnsi="宋体" w:cs="??" w:hint="eastAsia"/>
          <w:color w:val="000000"/>
          <w:kern w:val="0"/>
        </w:rPr>
        <w:t>耸起的</w:t>
      </w:r>
      <w:r w:rsidRPr="002C5DBC">
        <w:rPr>
          <w:rFonts w:ascii="宋体" w:hAnsi="宋体" w:cs="??" w:hint="eastAsia"/>
          <w:color w:val="000000"/>
          <w:kern w:val="0"/>
        </w:rPr>
        <w:t>“山岗”和</w:t>
      </w:r>
      <w:r>
        <w:rPr>
          <w:rFonts w:ascii="宋体" w:hAnsi="宋体" w:cs="??" w:hint="eastAsia"/>
          <w:color w:val="000000"/>
          <w:kern w:val="0"/>
        </w:rPr>
        <w:t>推过来的</w:t>
      </w:r>
      <w:r w:rsidRPr="002C5DBC">
        <w:rPr>
          <w:rFonts w:ascii="宋体" w:hAnsi="宋体" w:cs="??" w:hint="eastAsia"/>
          <w:color w:val="000000"/>
          <w:kern w:val="0"/>
        </w:rPr>
        <w:t>“高墙”，写出了</w:t>
      </w:r>
      <w:r>
        <w:rPr>
          <w:rFonts w:ascii="宋体" w:hAnsi="宋体" w:cs="??" w:hint="eastAsia"/>
          <w:color w:val="000000"/>
          <w:kern w:val="0"/>
        </w:rPr>
        <w:t>海水</w:t>
      </w:r>
      <w:r w:rsidRPr="002C5DBC">
        <w:rPr>
          <w:rFonts w:ascii="宋体" w:hAnsi="宋体" w:cs="??" w:hint="eastAsia"/>
          <w:color w:val="000000"/>
          <w:kern w:val="0"/>
        </w:rPr>
        <w:t>涨潮时</w:t>
      </w:r>
      <w:r>
        <w:rPr>
          <w:rFonts w:ascii="宋体" w:hAnsi="宋体" w:cs="??" w:hint="eastAsia"/>
          <w:color w:val="000000"/>
          <w:kern w:val="0"/>
        </w:rPr>
        <w:t>潮头推涌</w:t>
      </w:r>
      <w:r w:rsidRPr="002C5DBC">
        <w:rPr>
          <w:rFonts w:ascii="宋体" w:hAnsi="宋体" w:cs="??" w:hint="eastAsia"/>
          <w:color w:val="000000"/>
          <w:kern w:val="0"/>
        </w:rPr>
        <w:t>，</w:t>
      </w:r>
      <w:r>
        <w:rPr>
          <w:rFonts w:ascii="宋体" w:hAnsi="宋体" w:cs="??" w:hint="eastAsia"/>
          <w:color w:val="000000"/>
          <w:kern w:val="0"/>
        </w:rPr>
        <w:t>奔腾</w:t>
      </w:r>
      <w:r w:rsidRPr="002C5DBC">
        <w:rPr>
          <w:rFonts w:ascii="宋体" w:hAnsi="宋体" w:cs="??" w:hint="eastAsia"/>
          <w:color w:val="000000"/>
          <w:kern w:val="0"/>
        </w:rPr>
        <w:t>而来的壮观气势。</w:t>
      </w:r>
      <w:r w:rsidRPr="002C5DBC">
        <w:rPr>
          <w:rFonts w:ascii="宋体" w:hAnsi="宋体" w:cs="??"/>
          <w:color w:val="000000"/>
          <w:kern w:val="0"/>
        </w:rPr>
        <w:t xml:space="preserve"> </w:t>
      </w:r>
    </w:p>
    <w:p w:rsidR="001E68D9" w:rsidRPr="002C5DBC" w:rsidRDefault="001E68D9" w:rsidP="00A409D3">
      <w:pPr>
        <w:ind w:firstLineChars="50" w:firstLine="31680"/>
        <w:rPr>
          <w:rFonts w:ascii="宋体" w:cs="??"/>
          <w:color w:val="000000"/>
          <w:kern w:val="0"/>
        </w:rPr>
      </w:pPr>
      <w:r w:rsidRPr="002C5DBC">
        <w:rPr>
          <w:rFonts w:ascii="宋体" w:hAnsi="宋体" w:cs="??"/>
          <w:color w:val="000000"/>
          <w:kern w:val="0"/>
        </w:rPr>
        <w:t xml:space="preserve">B. </w:t>
      </w:r>
      <w:r w:rsidRPr="002C5DBC">
        <w:rPr>
          <w:rFonts w:ascii="宋体" w:hAnsi="宋体" w:cs="??" w:hint="eastAsia"/>
          <w:color w:val="000000"/>
          <w:kern w:val="0"/>
        </w:rPr>
        <w:t>诗中</w:t>
      </w:r>
      <w:r>
        <w:rPr>
          <w:rFonts w:ascii="宋体" w:hAnsi="宋体" w:cs="??" w:hint="eastAsia"/>
          <w:color w:val="000000"/>
          <w:kern w:val="0"/>
        </w:rPr>
        <w:t>描摹海潮</w:t>
      </w:r>
      <w:r w:rsidRPr="002C5DBC">
        <w:rPr>
          <w:rFonts w:ascii="宋体" w:hAnsi="宋体" w:cs="??" w:hint="eastAsia"/>
          <w:color w:val="000000"/>
          <w:kern w:val="0"/>
        </w:rPr>
        <w:t>的轰响，</w:t>
      </w:r>
      <w:r>
        <w:rPr>
          <w:rFonts w:ascii="宋体" w:hAnsi="宋体" w:cs="??" w:hint="eastAsia"/>
          <w:color w:val="000000"/>
          <w:kern w:val="0"/>
        </w:rPr>
        <w:t>有如被</w:t>
      </w:r>
      <w:r w:rsidRPr="002C5DBC">
        <w:rPr>
          <w:rFonts w:ascii="宋体" w:hAnsi="宋体" w:cs="??" w:hint="eastAsia"/>
          <w:color w:val="000000"/>
          <w:kern w:val="0"/>
        </w:rPr>
        <w:t>暴雷惊吓后</w:t>
      </w:r>
      <w:r>
        <w:rPr>
          <w:rFonts w:ascii="宋体" w:hAnsi="宋体" w:cs="??" w:hint="eastAsia"/>
          <w:color w:val="000000"/>
          <w:kern w:val="0"/>
        </w:rPr>
        <w:t>十万匹</w:t>
      </w:r>
      <w:r w:rsidRPr="002C5DBC">
        <w:rPr>
          <w:rFonts w:ascii="宋体" w:hAnsi="宋体" w:cs="??" w:hint="eastAsia"/>
          <w:color w:val="000000"/>
          <w:kern w:val="0"/>
        </w:rPr>
        <w:t>马</w:t>
      </w:r>
      <w:r>
        <w:rPr>
          <w:rFonts w:ascii="宋体" w:hAnsi="宋体" w:cs="??" w:hint="eastAsia"/>
          <w:color w:val="000000"/>
          <w:kern w:val="0"/>
        </w:rPr>
        <w:t>的</w:t>
      </w:r>
      <w:r w:rsidRPr="002C5DBC">
        <w:rPr>
          <w:rFonts w:ascii="宋体" w:hAnsi="宋体" w:cs="??" w:hint="eastAsia"/>
          <w:color w:val="000000"/>
          <w:kern w:val="0"/>
        </w:rPr>
        <w:t>狂乱奔腾，</w:t>
      </w:r>
      <w:r>
        <w:rPr>
          <w:rFonts w:ascii="宋体" w:hAnsi="宋体" w:cs="??" w:hint="eastAsia"/>
          <w:color w:val="000000"/>
          <w:kern w:val="0"/>
        </w:rPr>
        <w:t>既写出了潮水声响</w:t>
      </w:r>
      <w:r w:rsidRPr="002C5DBC">
        <w:rPr>
          <w:rFonts w:ascii="宋体" w:hAnsi="宋体" w:cs="??" w:hint="eastAsia"/>
          <w:color w:val="000000"/>
          <w:kern w:val="0"/>
        </w:rPr>
        <w:t>之大</w:t>
      </w:r>
      <w:r>
        <w:rPr>
          <w:rFonts w:ascii="宋体" w:hAnsi="宋体" w:cs="??" w:hint="eastAsia"/>
          <w:color w:val="000000"/>
          <w:kern w:val="0"/>
        </w:rPr>
        <w:t>，又写出了潮来时场面的惊心动魄。</w:t>
      </w:r>
    </w:p>
    <w:p w:rsidR="001E68D9" w:rsidRDefault="001E68D9" w:rsidP="00A409D3">
      <w:pPr>
        <w:ind w:firstLineChars="50" w:firstLine="31680"/>
        <w:rPr>
          <w:rFonts w:ascii="宋体" w:cs="??"/>
          <w:color w:val="000000"/>
          <w:kern w:val="0"/>
        </w:rPr>
      </w:pPr>
      <w:r w:rsidRPr="002C5DBC">
        <w:rPr>
          <w:rFonts w:ascii="宋体" w:hAnsi="宋体" w:cs="??"/>
          <w:color w:val="000000"/>
          <w:kern w:val="0"/>
        </w:rPr>
        <w:t xml:space="preserve">C. </w:t>
      </w:r>
      <w:r w:rsidRPr="002C5DBC">
        <w:rPr>
          <w:rFonts w:ascii="宋体" w:hAnsi="宋体" w:cs="??" w:hint="eastAsia"/>
          <w:color w:val="000000"/>
          <w:kern w:val="0"/>
        </w:rPr>
        <w:t>诗中</w:t>
      </w:r>
      <w:r>
        <w:rPr>
          <w:rFonts w:ascii="宋体" w:hAnsi="宋体" w:cs="??" w:hint="eastAsia"/>
          <w:color w:val="000000"/>
          <w:kern w:val="0"/>
        </w:rPr>
        <w:t>采用拟人的修辞手法，写潮水飞跃岩岸，前赴后继地列阵从天边赶来，渴望携手战场上厮拼的勇士奏响胜利的凯歌。</w:t>
      </w:r>
    </w:p>
    <w:p w:rsidR="001E68D9" w:rsidRPr="00085A8E" w:rsidRDefault="001E68D9" w:rsidP="00A409D3">
      <w:pPr>
        <w:ind w:firstLineChars="50" w:firstLine="31680"/>
        <w:rPr>
          <w:rFonts w:ascii="宋体" w:cs="??"/>
          <w:color w:val="000000"/>
          <w:kern w:val="0"/>
        </w:rPr>
      </w:pPr>
      <w:r w:rsidRPr="002C5DBC">
        <w:rPr>
          <w:rFonts w:ascii="宋体" w:hAnsi="宋体" w:cs="??"/>
          <w:color w:val="000000"/>
          <w:kern w:val="0"/>
        </w:rPr>
        <w:t xml:space="preserve">D. </w:t>
      </w:r>
      <w:r w:rsidRPr="002C5DBC">
        <w:rPr>
          <w:rFonts w:ascii="宋体" w:hAnsi="宋体" w:cs="??" w:hint="eastAsia"/>
          <w:color w:val="000000"/>
          <w:kern w:val="0"/>
        </w:rPr>
        <w:t>诗的结尾</w:t>
      </w:r>
      <w:r>
        <w:rPr>
          <w:rFonts w:ascii="宋体" w:hAnsi="宋体" w:cs="??" w:hint="eastAsia"/>
          <w:color w:val="000000"/>
          <w:kern w:val="0"/>
        </w:rPr>
        <w:t>写</w:t>
      </w:r>
      <w:r w:rsidRPr="002C5DBC">
        <w:rPr>
          <w:rFonts w:ascii="宋体" w:hAnsi="宋体" w:cs="??" w:hint="eastAsia"/>
          <w:color w:val="000000"/>
          <w:kern w:val="0"/>
        </w:rPr>
        <w:t>潮水</w:t>
      </w:r>
      <w:r>
        <w:rPr>
          <w:rFonts w:ascii="宋体" w:hAnsi="宋体" w:cs="??" w:hint="eastAsia"/>
          <w:color w:val="000000"/>
          <w:kern w:val="0"/>
        </w:rPr>
        <w:t>以化为白烟的代价，瞬间</w:t>
      </w:r>
      <w:r w:rsidRPr="002C5DBC">
        <w:rPr>
          <w:rFonts w:ascii="宋体" w:hAnsi="宋体" w:cs="??" w:hint="eastAsia"/>
          <w:color w:val="000000"/>
          <w:kern w:val="0"/>
        </w:rPr>
        <w:t>涤清了岩缝和礁孔的污秽，</w:t>
      </w:r>
      <w:r>
        <w:rPr>
          <w:rFonts w:ascii="宋体" w:hAnsi="宋体" w:cs="??" w:hint="eastAsia"/>
          <w:color w:val="000000"/>
          <w:kern w:val="0"/>
        </w:rPr>
        <w:t>发出了生命最豪迈的歌唱，表达了对潮的赞美之情。</w:t>
      </w:r>
    </w:p>
    <w:p w:rsidR="001E68D9" w:rsidRDefault="001E68D9" w:rsidP="00AE47CE">
      <w:pPr>
        <w:rPr>
          <w:rFonts w:ascii="宋体" w:cs="??"/>
          <w:kern w:val="0"/>
        </w:rPr>
      </w:pPr>
      <w:r>
        <w:rPr>
          <w:rFonts w:ascii="宋体" w:hAnsi="宋体" w:cs="??"/>
          <w:kern w:val="0"/>
        </w:rPr>
        <w:t xml:space="preserve">3. </w:t>
      </w:r>
      <w:r>
        <w:rPr>
          <w:rFonts w:ascii="宋体" w:hAnsi="宋体" w:cs="??" w:hint="eastAsia"/>
          <w:kern w:val="0"/>
        </w:rPr>
        <w:t>阅读下面的连环画，完成（</w:t>
      </w:r>
      <w:r>
        <w:rPr>
          <w:rFonts w:ascii="宋体" w:hAnsi="宋体" w:cs="??"/>
          <w:kern w:val="0"/>
        </w:rPr>
        <w:t>1</w:t>
      </w:r>
      <w:r>
        <w:rPr>
          <w:rFonts w:ascii="宋体" w:hAnsi="宋体" w:cs="??" w:hint="eastAsia"/>
          <w:kern w:val="0"/>
        </w:rPr>
        <w:t>）</w:t>
      </w:r>
      <w:r>
        <w:rPr>
          <w:rFonts w:ascii="宋体" w:cs="??"/>
          <w:kern w:val="0"/>
        </w:rPr>
        <w:t>-</w:t>
      </w:r>
      <w:r>
        <w:rPr>
          <w:rFonts w:ascii="宋体" w:hAnsi="宋体" w:cs="??" w:hint="eastAsia"/>
          <w:kern w:val="0"/>
        </w:rPr>
        <w:t>（</w:t>
      </w:r>
      <w:r>
        <w:rPr>
          <w:rFonts w:ascii="宋体" w:hAnsi="宋体" w:cs="??"/>
          <w:kern w:val="0"/>
        </w:rPr>
        <w:t>2</w:t>
      </w:r>
      <w:r>
        <w:rPr>
          <w:rFonts w:ascii="宋体" w:hAnsi="宋体" w:cs="??" w:hint="eastAsia"/>
          <w:kern w:val="0"/>
        </w:rPr>
        <w:t>）题。（共</w:t>
      </w:r>
      <w:r>
        <w:rPr>
          <w:rFonts w:ascii="宋体" w:hAnsi="宋体" w:cs="??"/>
          <w:kern w:val="0"/>
        </w:rPr>
        <w:t>4</w:t>
      </w:r>
      <w:r>
        <w:rPr>
          <w:rFonts w:ascii="宋体" w:hAnsi="宋体" w:cs="??" w:hint="eastAsia"/>
          <w:kern w:val="0"/>
        </w:rPr>
        <w:t>分）</w:t>
      </w:r>
    </w:p>
    <w:tbl>
      <w:tblPr>
        <w:tblW w:w="9552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A0"/>
      </w:tblPr>
      <w:tblGrid>
        <w:gridCol w:w="3238"/>
        <w:gridCol w:w="3076"/>
        <w:gridCol w:w="3238"/>
      </w:tblGrid>
      <w:tr w:rsidR="001E68D9" w:rsidRPr="007A52D3" w:rsidTr="007A52D3">
        <w:trPr>
          <w:trHeight w:val="3170"/>
        </w:trPr>
        <w:tc>
          <w:tcPr>
            <w:tcW w:w="3238" w:type="dxa"/>
          </w:tcPr>
          <w:p w:rsidR="001E68D9" w:rsidRPr="007A52D3" w:rsidRDefault="001E68D9" w:rsidP="00000368">
            <w:r w:rsidRPr="007A52D3">
              <w:rPr>
                <w:noProof/>
              </w:rPr>
              <w:pict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图片 6" o:spid="_x0000_i1025" type="#_x0000_t75" style="width:129.75pt;height:149.25pt;visibility:visible">
                  <v:imagedata r:id="rId9" o:title=""/>
                </v:shape>
              </w:pict>
            </w:r>
          </w:p>
        </w:tc>
        <w:tc>
          <w:tcPr>
            <w:tcW w:w="3076" w:type="dxa"/>
          </w:tcPr>
          <w:p w:rsidR="001E68D9" w:rsidRPr="007A52D3" w:rsidRDefault="001E68D9" w:rsidP="00000368">
            <w:r w:rsidRPr="007A52D3">
              <w:rPr>
                <w:noProof/>
              </w:rPr>
              <w:pict>
                <v:shape id="图片 7" o:spid="_x0000_i1026" type="#_x0000_t75" style="width:128.25pt;height:146.25pt;visibility:visible">
                  <v:imagedata r:id="rId10" o:title=""/>
                </v:shape>
              </w:pict>
            </w:r>
          </w:p>
        </w:tc>
        <w:tc>
          <w:tcPr>
            <w:tcW w:w="3238" w:type="dxa"/>
          </w:tcPr>
          <w:p w:rsidR="001E68D9" w:rsidRPr="007A52D3" w:rsidRDefault="001E68D9" w:rsidP="00000368">
            <w:r w:rsidRPr="007A52D3">
              <w:rPr>
                <w:noProof/>
              </w:rPr>
              <w:pict>
                <v:shape id="图片 8" o:spid="_x0000_i1027" type="#_x0000_t75" style="width:132.75pt;height:153pt;visibility:visible">
                  <v:imagedata r:id="rId11" o:title=""/>
                </v:shape>
              </w:pict>
            </w:r>
          </w:p>
        </w:tc>
      </w:tr>
      <w:tr w:rsidR="001E68D9" w:rsidRPr="007A52D3" w:rsidTr="007A52D3">
        <w:trPr>
          <w:trHeight w:val="1561"/>
        </w:trPr>
        <w:tc>
          <w:tcPr>
            <w:tcW w:w="3238" w:type="dxa"/>
          </w:tcPr>
          <w:p w:rsidR="001E68D9" w:rsidRPr="007A52D3" w:rsidRDefault="001E68D9" w:rsidP="00000368">
            <w:r w:rsidRPr="007A52D3">
              <w:t>1.</w:t>
            </w:r>
            <w:r w:rsidRPr="007A52D3">
              <w:rPr>
                <w:rFonts w:hint="eastAsia"/>
              </w:rPr>
              <w:t>文同，字与可，北宋梓州人，操行高洁，以学问闻名于当时。他能诗善画，通篆、隶、行、草等各体书法。</w:t>
            </w:r>
          </w:p>
        </w:tc>
        <w:tc>
          <w:tcPr>
            <w:tcW w:w="3076" w:type="dxa"/>
          </w:tcPr>
          <w:p w:rsidR="001E68D9" w:rsidRPr="007A52D3" w:rsidRDefault="001E68D9" w:rsidP="00000368">
            <w:r w:rsidRPr="007A52D3">
              <w:t>2.</w:t>
            </w:r>
            <w:r w:rsidRPr="007A52D3">
              <w:rPr>
                <w:rFonts w:hint="eastAsia"/>
              </w:rPr>
              <w:t>文同的住屋前后，多是他亲手栽种的竹子。闲暇之时，他常去竹林观察竹子的长势和形态，悉心研究体会。</w:t>
            </w:r>
          </w:p>
        </w:tc>
        <w:tc>
          <w:tcPr>
            <w:tcW w:w="3238" w:type="dxa"/>
          </w:tcPr>
          <w:p w:rsidR="001E68D9" w:rsidRPr="007A52D3" w:rsidRDefault="001E68D9" w:rsidP="00000368">
            <w:r w:rsidRPr="007A52D3">
              <w:t>3.</w:t>
            </w:r>
            <w:r w:rsidRPr="007A52D3">
              <w:rPr>
                <w:rFonts w:hint="eastAsia"/>
              </w:rPr>
              <w:t>兴致浓时，文同回到书房就立刻铺纸磨墨，信手画竹。经过不断的练习，他画出的竹形态逼真，十分传神。</w:t>
            </w:r>
          </w:p>
        </w:tc>
      </w:tr>
      <w:tr w:rsidR="001E68D9" w:rsidRPr="007A52D3" w:rsidTr="007A52D3">
        <w:trPr>
          <w:trHeight w:val="146"/>
        </w:trPr>
        <w:tc>
          <w:tcPr>
            <w:tcW w:w="3238" w:type="dxa"/>
          </w:tcPr>
          <w:p w:rsidR="001E68D9" w:rsidRPr="007A52D3" w:rsidRDefault="001E68D9" w:rsidP="00000368">
            <w:r w:rsidRPr="007A52D3">
              <w:object w:dxaOrig="6990" w:dyaOrig="6255">
                <v:shape id="_x0000_i1028" type="#_x0000_t75" style="width:164.25pt;height:2in" o:ole="">
                  <v:imagedata r:id="rId12" o:title=""/>
                </v:shape>
                <o:OLEObject Type="Embed" ProgID="Paint.Picture" ShapeID="_x0000_i1028" DrawAspect="Content" ObjectID="_1492581925" r:id="rId13"/>
              </w:object>
            </w:r>
          </w:p>
        </w:tc>
        <w:tc>
          <w:tcPr>
            <w:tcW w:w="3076" w:type="dxa"/>
          </w:tcPr>
          <w:p w:rsidR="001E68D9" w:rsidRPr="007A52D3" w:rsidRDefault="001E68D9" w:rsidP="00000368">
            <w:r w:rsidRPr="007A52D3">
              <w:rPr>
                <w:noProof/>
              </w:rPr>
              <w:pict>
                <v:shape id="图片 9" o:spid="_x0000_i1029" type="#_x0000_t75" style="width:138.75pt;height:162pt;visibility:visible">
                  <v:imagedata r:id="rId14" o:title=""/>
                </v:shape>
              </w:pict>
            </w:r>
          </w:p>
        </w:tc>
        <w:tc>
          <w:tcPr>
            <w:tcW w:w="3238" w:type="dxa"/>
          </w:tcPr>
          <w:p w:rsidR="001E68D9" w:rsidRPr="007A52D3" w:rsidRDefault="001E68D9" w:rsidP="00000368">
            <w:r w:rsidRPr="007A52D3">
              <w:rPr>
                <w:noProof/>
              </w:rPr>
              <w:pict>
                <v:shape id="图片 12" o:spid="_x0000_i1030" type="#_x0000_t75" style="width:136.5pt;height:158.25pt;visibility:visible">
                  <v:imagedata r:id="rId15" o:title=""/>
                </v:shape>
              </w:pict>
            </w:r>
          </w:p>
        </w:tc>
      </w:tr>
      <w:tr w:rsidR="001E68D9" w:rsidRPr="007A52D3" w:rsidTr="007A52D3">
        <w:trPr>
          <w:trHeight w:val="146"/>
        </w:trPr>
        <w:tc>
          <w:tcPr>
            <w:tcW w:w="3238" w:type="dxa"/>
          </w:tcPr>
          <w:p w:rsidR="001E68D9" w:rsidRPr="007A52D3" w:rsidRDefault="001E68D9" w:rsidP="00000368">
            <w:r w:rsidRPr="007A52D3">
              <w:t xml:space="preserve">4. </w:t>
            </w:r>
            <w:r w:rsidRPr="007A52D3">
              <w:rPr>
                <w:rFonts w:hint="eastAsia"/>
              </w:rPr>
              <w:t>人们看到文同画的竹，都赞不绝口，视为珍宝。可他认为自己只是把心中琢磨成熟的竹子画下来罢了，并没有什么了不起。</w:t>
            </w:r>
          </w:p>
        </w:tc>
        <w:tc>
          <w:tcPr>
            <w:tcW w:w="3076" w:type="dxa"/>
          </w:tcPr>
          <w:p w:rsidR="001E68D9" w:rsidRPr="007A52D3" w:rsidRDefault="001E68D9" w:rsidP="00000368">
            <w:r w:rsidRPr="007A52D3">
              <w:t>5.</w:t>
            </w:r>
            <w:r w:rsidRPr="007A52D3">
              <w:rPr>
                <w:rFonts w:hint="eastAsia"/>
              </w:rPr>
              <w:t>文同善于画竹的名声不胫而走，四面八方的人纷纷拿着画布登门求画，常常门庭若市。</w:t>
            </w:r>
          </w:p>
        </w:tc>
        <w:tc>
          <w:tcPr>
            <w:tcW w:w="3238" w:type="dxa"/>
          </w:tcPr>
          <w:p w:rsidR="001E68D9" w:rsidRPr="007A52D3" w:rsidRDefault="001E68D9" w:rsidP="009A27A5">
            <w:r w:rsidRPr="007A52D3">
              <w:t xml:space="preserve">6. </w:t>
            </w:r>
            <w:r w:rsidRPr="007A52D3">
              <w:rPr>
                <w:rFonts w:hint="eastAsia"/>
              </w:rPr>
              <w:t>诗人晁补之是文同的好友，他十分喜爱观看文同画竹，有人向他询问文同画竹的秘诀，他以诗回答：“与可画竹时，胸中有成竹”。</w:t>
            </w:r>
          </w:p>
        </w:tc>
      </w:tr>
    </w:tbl>
    <w:p w:rsidR="001E68D9" w:rsidRPr="00AE300F" w:rsidRDefault="001E68D9" w:rsidP="00000175">
      <w:r>
        <w:rPr>
          <w:rFonts w:hint="eastAsia"/>
        </w:rPr>
        <w:t>（</w:t>
      </w:r>
      <w:r>
        <w:t>1</w:t>
      </w:r>
      <w:r>
        <w:rPr>
          <w:rFonts w:hint="eastAsia"/>
        </w:rPr>
        <w:t>）根据上面的</w:t>
      </w:r>
      <w:r w:rsidRPr="000F3CB2">
        <w:rPr>
          <w:rFonts w:hint="eastAsia"/>
        </w:rPr>
        <w:t>连环画，</w:t>
      </w:r>
      <w:r>
        <w:rPr>
          <w:rFonts w:hint="eastAsia"/>
        </w:rPr>
        <w:t>对文同画竹时能够做到“</w:t>
      </w:r>
      <w:r w:rsidRPr="000F3CB2">
        <w:rPr>
          <w:rFonts w:hint="eastAsia"/>
        </w:rPr>
        <w:t>胸有成竹</w:t>
      </w:r>
      <w:r>
        <w:rPr>
          <w:rFonts w:hint="eastAsia"/>
        </w:rPr>
        <w:t>”的原因，分析</w:t>
      </w:r>
      <w:r w:rsidRPr="0083407B">
        <w:rPr>
          <w:rFonts w:ascii="宋体" w:hAnsi="宋体" w:cs="宋体" w:hint="eastAsia"/>
          <w:color w:val="000000"/>
          <w:szCs w:val="21"/>
          <w:em w:val="dot"/>
        </w:rPr>
        <w:t>不正确</w:t>
      </w:r>
      <w:r>
        <w:rPr>
          <w:rFonts w:hint="eastAsia"/>
        </w:rPr>
        <w:t>的一项是（</w:t>
      </w:r>
      <w:r>
        <w:t>2</w:t>
      </w:r>
      <w:r>
        <w:rPr>
          <w:rFonts w:hint="eastAsia"/>
        </w:rPr>
        <w:t>分）</w:t>
      </w:r>
    </w:p>
    <w:p w:rsidR="001E68D9" w:rsidRDefault="001E68D9" w:rsidP="00A409D3">
      <w:pPr>
        <w:ind w:firstLineChars="150" w:firstLine="31680"/>
      </w:pPr>
      <w:r>
        <w:t xml:space="preserve">A. </w:t>
      </w:r>
      <w:r>
        <w:rPr>
          <w:rFonts w:hint="eastAsia"/>
        </w:rPr>
        <w:t>文同品行高洁，学问丰厚，有极高的艺术修养。</w:t>
      </w:r>
    </w:p>
    <w:p w:rsidR="001E68D9" w:rsidRDefault="001E68D9" w:rsidP="00A409D3">
      <w:pPr>
        <w:ind w:firstLineChars="150" w:firstLine="31680"/>
      </w:pPr>
      <w:r>
        <w:t xml:space="preserve">B. </w:t>
      </w:r>
      <w:r>
        <w:rPr>
          <w:rFonts w:hint="eastAsia"/>
        </w:rPr>
        <w:t>文同十分爱竹，整日流连其间，悉心研究体会。</w:t>
      </w:r>
    </w:p>
    <w:p w:rsidR="001E68D9" w:rsidRDefault="001E68D9" w:rsidP="00A409D3">
      <w:pPr>
        <w:ind w:firstLineChars="150" w:firstLine="31680"/>
      </w:pPr>
      <w:r>
        <w:t xml:space="preserve">C. </w:t>
      </w:r>
      <w:r>
        <w:rPr>
          <w:rFonts w:hint="eastAsia"/>
        </w:rPr>
        <w:t>文同在仔细地观察竹后，还不断努力练习画竹。</w:t>
      </w:r>
    </w:p>
    <w:p w:rsidR="001E68D9" w:rsidRDefault="001E68D9" w:rsidP="00A409D3">
      <w:pPr>
        <w:ind w:firstLineChars="150" w:firstLine="31680"/>
      </w:pPr>
      <w:r>
        <w:t xml:space="preserve">D. </w:t>
      </w:r>
      <w:r>
        <w:rPr>
          <w:rFonts w:hint="eastAsia"/>
        </w:rPr>
        <w:t>文同以画竹闻名，登门求画的人多，门庭若市。</w:t>
      </w:r>
    </w:p>
    <w:p w:rsidR="001E68D9" w:rsidRPr="00E87635" w:rsidRDefault="001E68D9" w:rsidP="00A409D3">
      <w:pPr>
        <w:ind w:left="31680" w:hangingChars="300" w:firstLine="31680"/>
        <w:rPr>
          <w:color w:val="000000"/>
        </w:rPr>
      </w:pPr>
      <w:r w:rsidRPr="00E87635">
        <w:rPr>
          <w:rFonts w:hint="eastAsia"/>
          <w:color w:val="000000"/>
        </w:rPr>
        <w:t>（</w:t>
      </w:r>
      <w:r w:rsidRPr="00E87635">
        <w:rPr>
          <w:color w:val="000000"/>
        </w:rPr>
        <w:t>2</w:t>
      </w:r>
      <w:r>
        <w:rPr>
          <w:rFonts w:hint="eastAsia"/>
          <w:color w:val="000000"/>
        </w:rPr>
        <w:t>）朋友</w:t>
      </w:r>
      <w:r w:rsidRPr="00E87635">
        <w:rPr>
          <w:rFonts w:hint="eastAsia"/>
          <w:color w:val="000000"/>
        </w:rPr>
        <w:t>十分热爱</w:t>
      </w:r>
      <w:r>
        <w:rPr>
          <w:rFonts w:hint="eastAsia"/>
          <w:color w:val="000000"/>
        </w:rPr>
        <w:t>绘画，他希望自己将来能像</w:t>
      </w:r>
      <w:r w:rsidRPr="00E87635">
        <w:rPr>
          <w:rFonts w:hint="eastAsia"/>
          <w:color w:val="000000"/>
        </w:rPr>
        <w:t>文同一样在绘画领域独树一帜，可他</w:t>
      </w:r>
      <w:r>
        <w:rPr>
          <w:rFonts w:hint="eastAsia"/>
          <w:color w:val="000000"/>
        </w:rPr>
        <w:t>因</w:t>
      </w:r>
      <w:r w:rsidRPr="00E87635">
        <w:rPr>
          <w:rFonts w:hint="eastAsia"/>
          <w:color w:val="000000"/>
        </w:rPr>
        <w:t>最近</w:t>
      </w:r>
      <w:r>
        <w:rPr>
          <w:rFonts w:hint="eastAsia"/>
          <w:color w:val="000000"/>
        </w:rPr>
        <w:t>几</w:t>
      </w:r>
      <w:r w:rsidRPr="00E87635">
        <w:rPr>
          <w:rFonts w:hint="eastAsia"/>
          <w:color w:val="000000"/>
        </w:rPr>
        <w:t>次绘画比赛</w:t>
      </w:r>
      <w:r>
        <w:rPr>
          <w:rFonts w:hint="eastAsia"/>
          <w:color w:val="000000"/>
        </w:rPr>
        <w:t>的失败而变得十分消沉。</w:t>
      </w:r>
      <w:r w:rsidRPr="00E87635">
        <w:rPr>
          <w:rFonts w:hint="eastAsia"/>
          <w:color w:val="000000"/>
        </w:rPr>
        <w:t>于是</w:t>
      </w:r>
      <w:r>
        <w:rPr>
          <w:rFonts w:hint="eastAsia"/>
          <w:color w:val="000000"/>
        </w:rPr>
        <w:t>，</w:t>
      </w:r>
      <w:r w:rsidRPr="00E87635">
        <w:rPr>
          <w:rFonts w:hint="eastAsia"/>
          <w:color w:val="000000"/>
        </w:rPr>
        <w:t>你引用李白在《行路难》中的“，”鼓励他振作起来，</w:t>
      </w:r>
      <w:r>
        <w:rPr>
          <w:rFonts w:hint="eastAsia"/>
          <w:color w:val="000000"/>
        </w:rPr>
        <w:t>坚定成功的信念</w:t>
      </w:r>
      <w:r w:rsidRPr="00E87635">
        <w:rPr>
          <w:rFonts w:hint="eastAsia"/>
          <w:color w:val="000000"/>
        </w:rPr>
        <w:t>。（</w:t>
      </w:r>
      <w:r w:rsidRPr="00E87635">
        <w:rPr>
          <w:color w:val="000000"/>
        </w:rPr>
        <w:t>2</w:t>
      </w:r>
      <w:r w:rsidRPr="00E87635">
        <w:rPr>
          <w:rFonts w:hint="eastAsia"/>
          <w:color w:val="000000"/>
        </w:rPr>
        <w:t>分）</w:t>
      </w:r>
    </w:p>
    <w:p w:rsidR="001E68D9" w:rsidRPr="006474AB" w:rsidRDefault="001E68D9" w:rsidP="00A409D3">
      <w:pPr>
        <w:ind w:left="31680" w:hangingChars="150" w:firstLine="31680"/>
        <w:jc w:val="left"/>
      </w:pPr>
      <w:r>
        <w:rPr>
          <w:color w:val="000000"/>
        </w:rPr>
        <w:t>4</w:t>
      </w:r>
      <w:r w:rsidRPr="00E87635">
        <w:rPr>
          <w:color w:val="000000"/>
        </w:rPr>
        <w:t>.</w:t>
      </w:r>
      <w:r w:rsidRPr="00E87635">
        <w:rPr>
          <w:rFonts w:hint="eastAsia"/>
          <w:color w:val="000000"/>
        </w:rPr>
        <w:t>曹操是我国历史上著名军事家</w:t>
      </w:r>
      <w:r>
        <w:rPr>
          <w:rFonts w:hint="eastAsia"/>
          <w:color w:val="000000"/>
        </w:rPr>
        <w:t>、文学家。</w:t>
      </w:r>
      <w:r w:rsidRPr="00E87635">
        <w:rPr>
          <w:rFonts w:hint="eastAsia"/>
          <w:color w:val="000000"/>
        </w:rPr>
        <w:t>他胸襟开阔，志向远大，在他笔下：“</w:t>
      </w:r>
      <w:r w:rsidRPr="001D7256">
        <w:rPr>
          <w:rFonts w:ascii="宋体" w:hAnsi="宋体" w:hint="eastAsia"/>
          <w:color w:val="000000"/>
        </w:rPr>
        <w:t>①</w:t>
      </w:r>
      <w:r w:rsidRPr="00E87635">
        <w:rPr>
          <w:rFonts w:hint="eastAsia"/>
          <w:color w:val="000000"/>
        </w:rPr>
        <w:t>，；星汉灿烂，若出其里”（《观沧海》），大海也</w:t>
      </w:r>
      <w:r>
        <w:rPr>
          <w:rFonts w:hint="eastAsia"/>
          <w:color w:val="000000"/>
        </w:rPr>
        <w:t>仿佛具有</w:t>
      </w:r>
      <w:r w:rsidRPr="00E87635">
        <w:rPr>
          <w:rFonts w:hint="eastAsia"/>
          <w:color w:val="000000"/>
        </w:rPr>
        <w:t>吞吐宇宙的宏大气势。在古典小说《三国演义》中，曹操</w:t>
      </w:r>
      <w:r>
        <w:rPr>
          <w:rFonts w:hint="eastAsia"/>
          <w:color w:val="000000"/>
        </w:rPr>
        <w:t>善于笼络人才</w:t>
      </w:r>
      <w:r w:rsidRPr="00E87635">
        <w:rPr>
          <w:rFonts w:hint="eastAsia"/>
          <w:color w:val="000000"/>
        </w:rPr>
        <w:t>，</w:t>
      </w:r>
      <w:r>
        <w:rPr>
          <w:rFonts w:hint="eastAsia"/>
          <w:color w:val="000000"/>
        </w:rPr>
        <w:t>但十分多疑，对对手残酷无情。</w:t>
      </w:r>
      <w:r w:rsidRPr="00E87635">
        <w:rPr>
          <w:rFonts w:hint="eastAsia"/>
          <w:color w:val="000000"/>
        </w:rPr>
        <w:t>刘备</w:t>
      </w:r>
      <w:r>
        <w:rPr>
          <w:rFonts w:hint="eastAsia"/>
          <w:color w:val="000000"/>
        </w:rPr>
        <w:t>曾为</w:t>
      </w:r>
      <w:r w:rsidRPr="00E87635">
        <w:rPr>
          <w:rFonts w:hint="eastAsia"/>
          <w:color w:val="000000"/>
        </w:rPr>
        <w:t>曹操</w:t>
      </w:r>
      <w:r>
        <w:rPr>
          <w:rFonts w:hint="eastAsia"/>
          <w:color w:val="000000"/>
        </w:rPr>
        <w:t>所困</w:t>
      </w:r>
      <w:r w:rsidRPr="00E87635">
        <w:rPr>
          <w:rFonts w:hint="eastAsia"/>
          <w:color w:val="000000"/>
        </w:rPr>
        <w:t>，只好</w:t>
      </w:r>
      <w:r>
        <w:rPr>
          <w:rFonts w:hint="eastAsia"/>
          <w:color w:val="000000"/>
        </w:rPr>
        <w:t>每日</w:t>
      </w:r>
      <w:r w:rsidRPr="00E87635">
        <w:rPr>
          <w:rFonts w:hint="eastAsia"/>
          <w:color w:val="000000"/>
        </w:rPr>
        <w:t>在后园种菜</w:t>
      </w:r>
      <w:r>
        <w:rPr>
          <w:rFonts w:hint="eastAsia"/>
          <w:color w:val="000000"/>
        </w:rPr>
        <w:t>以</w:t>
      </w:r>
      <w:r w:rsidRPr="00E87635">
        <w:rPr>
          <w:rFonts w:hint="eastAsia"/>
          <w:color w:val="000000"/>
        </w:rPr>
        <w:t>消除曹操的疑忌。</w:t>
      </w:r>
      <w:r>
        <w:rPr>
          <w:rFonts w:hint="eastAsia"/>
          <w:color w:val="000000"/>
        </w:rPr>
        <w:t>有一次，曹操</w:t>
      </w:r>
      <w:r w:rsidRPr="00E87635">
        <w:rPr>
          <w:rFonts w:hint="eastAsia"/>
          <w:color w:val="000000"/>
        </w:rPr>
        <w:t>与刘备喝酒讨论</w:t>
      </w:r>
      <w:r>
        <w:rPr>
          <w:rFonts w:hint="eastAsia"/>
          <w:color w:val="000000"/>
        </w:rPr>
        <w:t>谁是</w:t>
      </w:r>
      <w:r w:rsidRPr="00E87635">
        <w:rPr>
          <w:rFonts w:hint="eastAsia"/>
          <w:color w:val="000000"/>
        </w:rPr>
        <w:t>当世英雄，说出“天下英雄，惟使君与操”，吓得刘备跌落了筷子，这就是著名的</w:t>
      </w:r>
      <w:r>
        <w:rPr>
          <w:rFonts w:ascii="宋体" w:hAnsi="宋体" w:hint="eastAsia"/>
          <w:color w:val="000000"/>
          <w:u w:val="single"/>
        </w:rPr>
        <w:t>②</w:t>
      </w:r>
      <w:r w:rsidRPr="00E87635">
        <w:rPr>
          <w:rFonts w:hint="eastAsia"/>
          <w:color w:val="000000"/>
        </w:rPr>
        <w:t>（情节）。后来刘备在两位义弟</w:t>
      </w:r>
      <w:r>
        <w:rPr>
          <w:rFonts w:ascii="宋体" w:hAnsi="宋体" w:hint="eastAsia"/>
          <w:color w:val="000000"/>
          <w:u w:val="single"/>
        </w:rPr>
        <w:t>③</w:t>
      </w:r>
      <w:r>
        <w:rPr>
          <w:rFonts w:hint="eastAsia"/>
          <w:color w:val="000000"/>
        </w:rPr>
        <w:t>和</w:t>
      </w:r>
      <w:r w:rsidRPr="00E87635">
        <w:rPr>
          <w:rFonts w:hint="eastAsia"/>
          <w:color w:val="000000"/>
        </w:rPr>
        <w:t>张飞等人的帮助下建立了蜀国，从一个侧面证明曹操确有识人的智慧。《三国演义》</w:t>
      </w:r>
      <w:r>
        <w:rPr>
          <w:rFonts w:hint="eastAsia"/>
          <w:color w:val="000000"/>
        </w:rPr>
        <w:t>中的曹操形象部分源于史实，部分源于该书</w:t>
      </w:r>
      <w:r w:rsidRPr="00E87635">
        <w:rPr>
          <w:rFonts w:hint="eastAsia"/>
          <w:color w:val="000000"/>
        </w:rPr>
        <w:t>作者</w:t>
      </w:r>
      <w:r>
        <w:rPr>
          <w:rFonts w:ascii="宋体" w:hAnsi="宋体" w:hint="eastAsia"/>
          <w:color w:val="000000"/>
          <w:u w:val="single"/>
        </w:rPr>
        <w:t>④</w:t>
      </w:r>
      <w:r w:rsidRPr="006E1960">
        <w:rPr>
          <w:rFonts w:hint="eastAsia"/>
          <w:color w:val="000000"/>
        </w:rPr>
        <w:t>（人名）</w:t>
      </w:r>
      <w:r>
        <w:rPr>
          <w:rFonts w:hint="eastAsia"/>
          <w:color w:val="000000"/>
        </w:rPr>
        <w:t>的艺术虚构，他始终以</w:t>
      </w:r>
      <w:r w:rsidRPr="00E87635">
        <w:rPr>
          <w:rFonts w:hint="eastAsia"/>
          <w:color w:val="000000"/>
        </w:rPr>
        <w:t>刘备为皇室正宗，</w:t>
      </w:r>
      <w:r>
        <w:rPr>
          <w:rFonts w:hint="eastAsia"/>
          <w:color w:val="000000"/>
        </w:rPr>
        <w:t>而</w:t>
      </w:r>
      <w:r w:rsidRPr="00E87635">
        <w:rPr>
          <w:rFonts w:hint="eastAsia"/>
          <w:color w:val="000000"/>
        </w:rPr>
        <w:t>曹操</w:t>
      </w:r>
      <w:r>
        <w:rPr>
          <w:rFonts w:hint="eastAsia"/>
          <w:color w:val="000000"/>
        </w:rPr>
        <w:t>则</w:t>
      </w:r>
      <w:r w:rsidRPr="00E87635">
        <w:rPr>
          <w:rFonts w:hint="eastAsia"/>
          <w:color w:val="000000"/>
        </w:rPr>
        <w:t>是其对立面。随着《三国演义》的广泛流传，曹操的</w:t>
      </w:r>
      <w:r>
        <w:rPr>
          <w:rFonts w:hint="eastAsia"/>
          <w:color w:val="000000"/>
        </w:rPr>
        <w:t>奸雄形象也逐渐定格</w:t>
      </w:r>
      <w:r w:rsidRPr="00E87635">
        <w:rPr>
          <w:rFonts w:hint="eastAsia"/>
          <w:color w:val="000000"/>
        </w:rPr>
        <w:t>，</w:t>
      </w:r>
      <w:r>
        <w:rPr>
          <w:rFonts w:hint="eastAsia"/>
          <w:color w:val="000000"/>
        </w:rPr>
        <w:t>所以在</w:t>
      </w:r>
      <w:r w:rsidRPr="00E87635">
        <w:rPr>
          <w:rFonts w:hint="eastAsia"/>
          <w:color w:val="000000"/>
        </w:rPr>
        <w:t>京剧中</w:t>
      </w:r>
      <w:r>
        <w:rPr>
          <w:rFonts w:hint="eastAsia"/>
          <w:color w:val="000000"/>
        </w:rPr>
        <w:t>，扮演</w:t>
      </w:r>
      <w:r w:rsidRPr="00E87635">
        <w:rPr>
          <w:rFonts w:hint="eastAsia"/>
          <w:color w:val="000000"/>
        </w:rPr>
        <w:t>曹操</w:t>
      </w:r>
      <w:r>
        <w:rPr>
          <w:rFonts w:hint="eastAsia"/>
          <w:color w:val="000000"/>
        </w:rPr>
        <w:t>的人往往画着</w:t>
      </w:r>
      <w:r>
        <w:rPr>
          <w:rFonts w:ascii="宋体" w:hAnsi="宋体" w:hint="eastAsia"/>
          <w:color w:val="000000"/>
          <w:u w:val="single"/>
        </w:rPr>
        <w:t>⑤</w:t>
      </w:r>
      <w:r w:rsidRPr="00E87635">
        <w:rPr>
          <w:rFonts w:hint="eastAsia"/>
          <w:color w:val="000000"/>
        </w:rPr>
        <w:t>色的脸谱。（</w:t>
      </w:r>
      <w:r>
        <w:t>6</w:t>
      </w:r>
      <w:r w:rsidRPr="006474AB">
        <w:rPr>
          <w:rFonts w:hint="eastAsia"/>
        </w:rPr>
        <w:t>分）</w:t>
      </w:r>
    </w:p>
    <w:p w:rsidR="001E68D9" w:rsidRPr="00397863" w:rsidRDefault="001E68D9" w:rsidP="00B067CB">
      <w:pPr>
        <w:jc w:val="left"/>
        <w:rPr>
          <w:rFonts w:ascii="宋体" w:cs="宋体"/>
          <w:b/>
          <w:szCs w:val="21"/>
          <w:highlight w:val="yellow"/>
        </w:rPr>
      </w:pPr>
      <w:r w:rsidRPr="007C3F8C">
        <w:rPr>
          <w:rFonts w:ascii="宋体" w:hAnsi="宋体" w:cs="宋体" w:hint="eastAsia"/>
          <w:b/>
          <w:szCs w:val="21"/>
        </w:rPr>
        <w:t>二、文言文阅读</w:t>
      </w:r>
      <w:r w:rsidRPr="007C3F8C">
        <w:rPr>
          <w:rFonts w:ascii="宋体" w:hAnsi="宋体" w:cs="宋体" w:hint="eastAsia"/>
          <w:bCs/>
          <w:szCs w:val="21"/>
        </w:rPr>
        <w:t>（共</w:t>
      </w:r>
      <w:r w:rsidRPr="007C3F8C">
        <w:rPr>
          <w:rFonts w:ascii="宋体" w:hAnsi="宋体" w:cs="宋体"/>
          <w:bCs/>
          <w:szCs w:val="21"/>
        </w:rPr>
        <w:t>1</w:t>
      </w:r>
      <w:r>
        <w:rPr>
          <w:rFonts w:ascii="宋体" w:hAnsi="宋体" w:cs="宋体"/>
          <w:bCs/>
          <w:szCs w:val="21"/>
        </w:rPr>
        <w:t>2</w:t>
      </w:r>
      <w:r w:rsidRPr="007C3F8C">
        <w:rPr>
          <w:rFonts w:ascii="宋体" w:hAnsi="宋体" w:cs="宋体" w:hint="eastAsia"/>
          <w:bCs/>
          <w:szCs w:val="21"/>
        </w:rPr>
        <w:t>分</w:t>
      </w:r>
      <w:r w:rsidRPr="00397863">
        <w:rPr>
          <w:rFonts w:ascii="宋体" w:hAnsi="宋体" w:cs="宋体" w:hint="eastAsia"/>
          <w:bCs/>
          <w:szCs w:val="21"/>
        </w:rPr>
        <w:t>）</w:t>
      </w:r>
    </w:p>
    <w:p w:rsidR="001E68D9" w:rsidRPr="00E23D12" w:rsidRDefault="001E68D9" w:rsidP="00E23D12">
      <w:pPr>
        <w:tabs>
          <w:tab w:val="left" w:pos="3240"/>
        </w:tabs>
        <w:jc w:val="left"/>
        <w:rPr>
          <w:rFonts w:ascii="宋体" w:cs="宋体"/>
          <w:b/>
          <w:bCs/>
          <w:szCs w:val="21"/>
        </w:rPr>
      </w:pPr>
      <w:r w:rsidRPr="00397863">
        <w:rPr>
          <w:rFonts w:ascii="宋体" w:hAnsi="宋体" w:cs="宋体" w:hint="eastAsia"/>
          <w:b/>
          <w:bCs/>
          <w:szCs w:val="21"/>
        </w:rPr>
        <w:t>阅读</w:t>
      </w:r>
      <w:r>
        <w:rPr>
          <w:rFonts w:ascii="宋体" w:hAnsi="宋体" w:cs="宋体" w:hint="eastAsia"/>
          <w:b/>
          <w:bCs/>
          <w:szCs w:val="21"/>
        </w:rPr>
        <w:t>下面两段文字，回答问题。</w:t>
      </w:r>
    </w:p>
    <w:p w:rsidR="001E68D9" w:rsidRPr="00834A6B" w:rsidRDefault="001E68D9" w:rsidP="00A409D3">
      <w:pPr>
        <w:tabs>
          <w:tab w:val="left" w:pos="3240"/>
        </w:tabs>
        <w:ind w:firstLineChars="1700" w:firstLine="31680"/>
        <w:jc w:val="left"/>
        <w:rPr>
          <w:rFonts w:ascii="宋体" w:cs="Arial"/>
          <w:kern w:val="0"/>
          <w:szCs w:val="21"/>
        </w:rPr>
      </w:pPr>
      <w:r>
        <w:rPr>
          <w:rFonts w:ascii="宋体" w:hAnsi="宋体" w:cs="Arial" w:hint="eastAsia"/>
          <w:kern w:val="0"/>
          <w:szCs w:val="21"/>
        </w:rPr>
        <w:t>（一）</w:t>
      </w:r>
    </w:p>
    <w:p w:rsidR="001E68D9" w:rsidRDefault="001E68D9" w:rsidP="00A409D3">
      <w:pPr>
        <w:spacing w:line="360" w:lineRule="auto"/>
        <w:ind w:leftChars="-50" w:left="31680" w:firstLineChars="200" w:firstLine="31680"/>
        <w:jc w:val="left"/>
        <w:rPr>
          <w:rFonts w:ascii="楷体" w:eastAsia="楷体" w:hAnsi="楷体" w:cs="Arial"/>
          <w:kern w:val="0"/>
          <w:szCs w:val="21"/>
        </w:rPr>
      </w:pPr>
      <w:r w:rsidRPr="00AB6D78">
        <w:rPr>
          <w:rFonts w:ascii="楷体" w:eastAsia="楷体" w:hAnsi="楷体" w:cs="Arial" w:hint="eastAsia"/>
          <w:kern w:val="0"/>
          <w:szCs w:val="21"/>
        </w:rPr>
        <w:t>庆历中有布衣毕昇，又为活板。其法：用胶泥刻字，薄如钱唇，每字为一印，火烧令坚。先设一铁板，其上以松脂、蜡和纸灰之类冒之。欲印，则以一铁范置铁板上，乃密布字印，满铁范为一板，持就火炀之，药稍熔，则以一平板按其面，则字平如砥。若止印三二本，未为简易；若印数十百千本，则极为神速。常作二铁板，一板印刷，一板已自布字，此印者才毕，则第二板已具，更互用之，瞬息可就。每一字皆有数印，如“之”“也”等字，每字有二十余印，以备一板内有重复者。不用，则以纸帖之，每韵为一帖，木格贮之。有奇字素无备者，旋刻之，以草火烧，瞬息可成。不以木为之者，文理有疏密，沾水则高下不平，兼与药相粘，不可取；不若燔土，用讫再火令药熔，以手拂之，其印自落，殊不沾污。</w:t>
      </w:r>
    </w:p>
    <w:p w:rsidR="001E68D9" w:rsidRPr="008723D6" w:rsidRDefault="001E68D9" w:rsidP="00A409D3">
      <w:pPr>
        <w:spacing w:line="360" w:lineRule="auto"/>
        <w:ind w:leftChars="-50" w:left="31680" w:firstLineChars="200" w:firstLine="31680"/>
        <w:jc w:val="left"/>
        <w:rPr>
          <w:rFonts w:ascii="宋体" w:cs="Arial"/>
          <w:kern w:val="0"/>
          <w:szCs w:val="21"/>
        </w:rPr>
      </w:pPr>
      <w:r w:rsidRPr="008723D6">
        <w:rPr>
          <w:rFonts w:ascii="宋体" w:hAnsi="宋体" w:cs="Arial" w:hint="eastAsia"/>
          <w:kern w:val="0"/>
          <w:szCs w:val="21"/>
        </w:rPr>
        <w:t>（节选自宋代沈括《活板》）</w:t>
      </w:r>
    </w:p>
    <w:p w:rsidR="001E68D9" w:rsidRDefault="001E68D9" w:rsidP="00A409D3">
      <w:pPr>
        <w:spacing w:line="360" w:lineRule="auto"/>
        <w:ind w:firstLineChars="1650" w:firstLine="31680"/>
        <w:rPr>
          <w:rFonts w:ascii="宋体" w:cs="Arial"/>
          <w:kern w:val="0"/>
          <w:szCs w:val="21"/>
          <w:vertAlign w:val="superscript"/>
        </w:rPr>
      </w:pPr>
      <w:r>
        <w:rPr>
          <w:rFonts w:ascii="宋体" w:hAnsi="宋体" w:cs="Arial" w:hint="eastAsia"/>
          <w:kern w:val="0"/>
          <w:szCs w:val="21"/>
        </w:rPr>
        <w:t>（二）</w:t>
      </w:r>
    </w:p>
    <w:p w:rsidR="001E68D9" w:rsidRDefault="001E68D9" w:rsidP="002458F3">
      <w:pPr>
        <w:spacing w:line="360" w:lineRule="auto"/>
        <w:jc w:val="left"/>
        <w:rPr>
          <w:rFonts w:ascii="楷体" w:eastAsia="楷体" w:hAnsi="楷体" w:cs="Arial"/>
          <w:kern w:val="0"/>
          <w:szCs w:val="21"/>
        </w:rPr>
      </w:pPr>
      <w:r w:rsidRPr="002E13E1">
        <w:rPr>
          <w:rFonts w:ascii="楷体" w:eastAsia="楷体" w:hAnsi="楷体" w:cs="Arial" w:hint="eastAsia"/>
          <w:kern w:val="0"/>
          <w:szCs w:val="21"/>
        </w:rPr>
        <w:t>或书之竹，谓之竹简；或书于缣（</w:t>
      </w:r>
      <w:r w:rsidRPr="002E13E1">
        <w:rPr>
          <w:rFonts w:ascii="楷体" w:eastAsia="楷体" w:hAnsi="楷体" w:cs="Arial"/>
          <w:kern w:val="0"/>
          <w:szCs w:val="21"/>
        </w:rPr>
        <w:t>ji</w:t>
      </w:r>
      <w:r w:rsidRPr="002E13E1">
        <w:rPr>
          <w:rFonts w:ascii="楷体" w:eastAsia="楷体" w:hAnsi="楷体" w:cs="Arial" w:hint="eastAsia"/>
          <w:kern w:val="0"/>
          <w:szCs w:val="21"/>
        </w:rPr>
        <w:t>ā</w:t>
      </w:r>
      <w:r w:rsidRPr="002E13E1">
        <w:rPr>
          <w:rFonts w:ascii="楷体" w:eastAsia="楷体" w:hAnsi="楷体" w:cs="Arial"/>
          <w:kern w:val="0"/>
          <w:szCs w:val="21"/>
        </w:rPr>
        <w:t>n</w:t>
      </w:r>
      <w:r w:rsidRPr="002E13E1">
        <w:rPr>
          <w:rFonts w:ascii="楷体" w:eastAsia="楷体" w:hAnsi="楷体" w:cs="Arial" w:hint="eastAsia"/>
          <w:kern w:val="0"/>
          <w:szCs w:val="21"/>
        </w:rPr>
        <w:t>）帛</w:t>
      </w:r>
      <w:r w:rsidRPr="002E13E1">
        <w:rPr>
          <w:rFonts w:ascii="宋体" w:hAnsi="宋体" w:cs="Arial" w:hint="eastAsia"/>
          <w:kern w:val="0"/>
          <w:szCs w:val="21"/>
          <w:vertAlign w:val="superscript"/>
        </w:rPr>
        <w:t>①</w:t>
      </w:r>
      <w:r w:rsidRPr="002E13E1">
        <w:rPr>
          <w:rFonts w:ascii="楷体" w:eastAsia="楷体" w:hAnsi="楷体" w:cs="Arial" w:hint="eastAsia"/>
          <w:kern w:val="0"/>
          <w:szCs w:val="21"/>
        </w:rPr>
        <w:t>，谓之帛书。缣贵而简重，不便于用。至后汉，蔡伦以木肤、麻头、敝布、鱼网造纸，称为蔡伦纸</w:t>
      </w:r>
      <w:r w:rsidRPr="002E13E1">
        <w:rPr>
          <w:rFonts w:ascii="楷体" w:eastAsia="楷体" w:hAnsi="楷体" w:cs="Arial" w:hint="eastAsia"/>
          <w:kern w:val="0"/>
          <w:szCs w:val="21"/>
          <w:vertAlign w:val="superscript"/>
        </w:rPr>
        <w:t>②</w:t>
      </w:r>
      <w:r w:rsidRPr="002E13E1">
        <w:rPr>
          <w:rFonts w:ascii="楷体" w:eastAsia="楷体" w:hAnsi="楷体" w:cs="Arial" w:hint="eastAsia"/>
          <w:kern w:val="0"/>
          <w:szCs w:val="21"/>
        </w:rPr>
        <w:t>而文籍资</w:t>
      </w:r>
      <w:r w:rsidRPr="002E13E1">
        <w:rPr>
          <w:rFonts w:ascii="楷体" w:eastAsia="楷体" w:hAnsi="楷体" w:cs="Arial" w:hint="eastAsia"/>
          <w:kern w:val="0"/>
          <w:szCs w:val="21"/>
          <w:vertAlign w:val="superscript"/>
        </w:rPr>
        <w:t>③</w:t>
      </w:r>
      <w:r w:rsidRPr="002E13E1">
        <w:rPr>
          <w:rFonts w:ascii="楷体" w:eastAsia="楷体" w:hAnsi="楷体" w:cs="Arial" w:hint="eastAsia"/>
          <w:kern w:val="0"/>
          <w:szCs w:val="21"/>
        </w:rPr>
        <w:t>之以为卷轴。然皆写本</w:t>
      </w:r>
      <w:r w:rsidRPr="002E13E1">
        <w:rPr>
          <w:rFonts w:ascii="楷体" w:eastAsia="楷体" w:hAnsi="楷体" w:cs="Arial" w:hint="eastAsia"/>
          <w:kern w:val="0"/>
          <w:szCs w:val="21"/>
          <w:vertAlign w:val="superscript"/>
        </w:rPr>
        <w:t>④</w:t>
      </w:r>
      <w:r w:rsidRPr="002E13E1">
        <w:rPr>
          <w:rFonts w:ascii="楷体" w:eastAsia="楷体" w:hAnsi="楷体" w:cs="Arial" w:hint="eastAsia"/>
          <w:kern w:val="0"/>
          <w:szCs w:val="21"/>
        </w:rPr>
        <w:t>，学者艰于传录，故人以藏书为贵。五代唐明宗长兴二年（</w:t>
      </w:r>
      <w:r w:rsidRPr="002E13E1">
        <w:rPr>
          <w:rFonts w:ascii="楷体" w:eastAsia="楷体" w:hAnsi="楷体" w:cs="Arial"/>
          <w:kern w:val="0"/>
          <w:szCs w:val="21"/>
        </w:rPr>
        <w:t>931</w:t>
      </w:r>
      <w:r w:rsidRPr="002E13E1">
        <w:rPr>
          <w:rFonts w:ascii="楷体" w:eastAsia="楷体" w:hAnsi="楷体" w:cs="Arial" w:hint="eastAsia"/>
          <w:kern w:val="0"/>
          <w:szCs w:val="21"/>
        </w:rPr>
        <w:t>），宰相冯道、李愚请令判</w:t>
      </w:r>
      <w:r w:rsidRPr="002E13E1">
        <w:rPr>
          <w:rFonts w:ascii="楷体" w:eastAsia="楷体" w:hAnsi="楷体" w:cs="Arial" w:hint="eastAsia"/>
          <w:kern w:val="0"/>
          <w:szCs w:val="21"/>
          <w:vertAlign w:val="superscript"/>
        </w:rPr>
        <w:t>⑤</w:t>
      </w:r>
      <w:r w:rsidRPr="002E13E1">
        <w:rPr>
          <w:rFonts w:ascii="楷体" w:eastAsia="楷体" w:hAnsi="楷体" w:cs="Arial" w:hint="eastAsia"/>
          <w:kern w:val="0"/>
          <w:szCs w:val="21"/>
        </w:rPr>
        <w:t>国子监</w:t>
      </w:r>
      <w:r w:rsidRPr="002E13E1">
        <w:rPr>
          <w:rFonts w:ascii="楷体" w:eastAsia="楷体" w:hAnsi="楷体" w:cs="Arial" w:hint="eastAsia"/>
          <w:kern w:val="0"/>
          <w:szCs w:val="21"/>
          <w:vertAlign w:val="superscript"/>
        </w:rPr>
        <w:t>⑥</w:t>
      </w:r>
      <w:r w:rsidRPr="002E13E1">
        <w:rPr>
          <w:rFonts w:ascii="楷体" w:eastAsia="楷体" w:hAnsi="楷体" w:cs="Arial" w:hint="eastAsia"/>
          <w:kern w:val="0"/>
          <w:szCs w:val="21"/>
        </w:rPr>
        <w:t>田敏，校正《九经》</w:t>
      </w:r>
      <w:r w:rsidRPr="002E13E1">
        <w:rPr>
          <w:rFonts w:ascii="楷体" w:eastAsia="楷体" w:hAnsi="楷体" w:cs="Arial" w:hint="eastAsia"/>
          <w:kern w:val="0"/>
          <w:szCs w:val="21"/>
          <w:vertAlign w:val="superscript"/>
        </w:rPr>
        <w:t>⑦</w:t>
      </w:r>
      <w:r w:rsidRPr="002E13E1">
        <w:rPr>
          <w:rFonts w:ascii="楷体" w:eastAsia="楷体" w:hAnsi="楷体" w:cs="Arial" w:hint="eastAsia"/>
          <w:kern w:val="0"/>
          <w:szCs w:val="21"/>
        </w:rPr>
        <w:t>，刻板印卖。朝廷从之。锓梓（</w:t>
      </w:r>
      <w:r w:rsidRPr="002E13E1">
        <w:rPr>
          <w:rFonts w:ascii="楷体" w:eastAsia="楷体" w:hAnsi="楷体" w:cs="Arial"/>
          <w:kern w:val="0"/>
          <w:szCs w:val="21"/>
        </w:rPr>
        <w:t>q</w:t>
      </w:r>
      <w:r w:rsidRPr="002E13E1">
        <w:rPr>
          <w:rFonts w:ascii="楷体" w:eastAsia="楷体" w:hAnsi="楷体" w:cs="Arial" w:hint="eastAsia"/>
          <w:kern w:val="0"/>
          <w:szCs w:val="21"/>
        </w:rPr>
        <w:t>ǐ</w:t>
      </w:r>
      <w:r w:rsidRPr="002E13E1">
        <w:rPr>
          <w:rFonts w:ascii="楷体" w:eastAsia="楷体" w:hAnsi="楷体" w:cs="Arial"/>
          <w:kern w:val="0"/>
          <w:szCs w:val="21"/>
        </w:rPr>
        <w:t>n z</w:t>
      </w:r>
      <w:r w:rsidRPr="002E13E1">
        <w:rPr>
          <w:rFonts w:ascii="楷体" w:eastAsia="楷体" w:hAnsi="楷体" w:cs="Arial" w:hint="eastAsia"/>
          <w:kern w:val="0"/>
          <w:szCs w:val="21"/>
        </w:rPr>
        <w:t>ǐ）之法</w:t>
      </w:r>
      <w:r w:rsidRPr="002E13E1">
        <w:rPr>
          <w:rFonts w:ascii="楷体" w:eastAsia="楷体" w:hAnsi="楷体" w:cs="Arial" w:hint="eastAsia"/>
          <w:kern w:val="0"/>
          <w:szCs w:val="21"/>
          <w:vertAlign w:val="superscript"/>
        </w:rPr>
        <w:t>⑧</w:t>
      </w:r>
      <w:r w:rsidRPr="002E13E1">
        <w:rPr>
          <w:rFonts w:ascii="楷体" w:eastAsia="楷体" w:hAnsi="楷体" w:cs="Arial" w:hint="eastAsia"/>
          <w:kern w:val="0"/>
          <w:szCs w:val="21"/>
        </w:rPr>
        <w:t>，其本于此。因是天下书籍遂广。然而板木工匠，所费甚多，至有一书字板，功力不及，数载难成，虽有可传之书，人皆惮其工费，不</w:t>
      </w:r>
      <w:r w:rsidRPr="00AB6D78">
        <w:rPr>
          <w:rFonts w:ascii="楷体" w:eastAsia="楷体" w:hAnsi="楷体" w:cs="Arial" w:hint="eastAsia"/>
          <w:kern w:val="0"/>
          <w:szCs w:val="21"/>
        </w:rPr>
        <w:t>能印造</w:t>
      </w:r>
      <w:r w:rsidRPr="00421864">
        <w:rPr>
          <w:rFonts w:ascii="楷体" w:eastAsia="楷体" w:hAnsi="楷体" w:cs="Arial" w:hint="eastAsia"/>
          <w:kern w:val="0"/>
          <w:szCs w:val="21"/>
          <w:vertAlign w:val="superscript"/>
        </w:rPr>
        <w:t>⑨</w:t>
      </w:r>
      <w:r w:rsidRPr="00AB6D78">
        <w:rPr>
          <w:rFonts w:ascii="楷体" w:eastAsia="楷体" w:hAnsi="楷体" w:cs="Arial" w:hint="eastAsia"/>
          <w:kern w:val="0"/>
          <w:szCs w:val="21"/>
        </w:rPr>
        <w:t>传播</w:t>
      </w:r>
      <w:r>
        <w:rPr>
          <w:rFonts w:ascii="楷体" w:eastAsia="楷体" w:hAnsi="楷体" w:cs="Arial" w:hint="eastAsia"/>
          <w:kern w:val="0"/>
          <w:szCs w:val="21"/>
        </w:rPr>
        <w:t>后世</w:t>
      </w:r>
      <w:r w:rsidRPr="00AB6D78">
        <w:rPr>
          <w:rFonts w:ascii="楷体" w:eastAsia="楷体" w:hAnsi="楷体" w:cs="Arial" w:hint="eastAsia"/>
          <w:kern w:val="0"/>
          <w:szCs w:val="21"/>
        </w:rPr>
        <w:t>。</w:t>
      </w:r>
    </w:p>
    <w:p w:rsidR="001E68D9" w:rsidRPr="00606885" w:rsidRDefault="001E68D9" w:rsidP="002458F3">
      <w:pPr>
        <w:spacing w:line="360" w:lineRule="auto"/>
        <w:jc w:val="left"/>
        <w:rPr>
          <w:rFonts w:ascii="宋体" w:cs="Arial"/>
          <w:kern w:val="0"/>
          <w:szCs w:val="21"/>
        </w:rPr>
      </w:pPr>
      <w:r w:rsidRPr="00606885">
        <w:rPr>
          <w:rFonts w:ascii="宋体" w:hAnsi="宋体" w:cs="Arial" w:hint="eastAsia"/>
          <w:kern w:val="0"/>
          <w:szCs w:val="21"/>
        </w:rPr>
        <w:t>（节选自元代王祯《造活字印书法》，有删改）</w:t>
      </w:r>
    </w:p>
    <w:p w:rsidR="001E68D9" w:rsidRPr="00FB354B" w:rsidRDefault="001E68D9" w:rsidP="00A409D3">
      <w:pPr>
        <w:spacing w:line="360" w:lineRule="auto"/>
        <w:ind w:leftChars="-50" w:left="31680" w:firstLineChars="200" w:firstLine="31680"/>
        <w:jc w:val="left"/>
        <w:rPr>
          <w:rFonts w:ascii="宋体" w:cs="Arial"/>
          <w:kern w:val="0"/>
          <w:szCs w:val="21"/>
        </w:rPr>
      </w:pPr>
      <w:r>
        <w:rPr>
          <w:noProof/>
        </w:rPr>
        <w:pict>
          <v:line id="直接连接符 13" o:spid="_x0000_s1027" style="position:absolute;left:0;text-align:left;flip:y;z-index:251659264;visibility:visible" from="-4.25pt,17.3pt" to="132.55pt,19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" strokecolor="#4579b8"/>
        </w:pict>
      </w:r>
    </w:p>
    <w:p w:rsidR="001E68D9" w:rsidRPr="00827D5C" w:rsidRDefault="001E68D9" w:rsidP="00A409D3">
      <w:pPr>
        <w:spacing w:line="360" w:lineRule="auto"/>
        <w:ind w:leftChars="-50" w:left="31680"/>
        <w:jc w:val="left"/>
        <w:rPr>
          <w:rFonts w:ascii="楷体" w:eastAsia="楷体" w:hAnsi="楷体" w:cs="Arial"/>
          <w:kern w:val="0"/>
          <w:sz w:val="18"/>
          <w:szCs w:val="18"/>
        </w:rPr>
      </w:pPr>
      <w:r w:rsidRPr="00827D5C">
        <w:rPr>
          <w:rFonts w:ascii="楷体" w:eastAsia="楷体" w:hAnsi="楷体" w:cs="Arial" w:hint="eastAsia"/>
          <w:kern w:val="0"/>
          <w:sz w:val="18"/>
          <w:szCs w:val="18"/>
        </w:rPr>
        <w:t>注释</w:t>
      </w:r>
      <w:r>
        <w:rPr>
          <w:rFonts w:ascii="楷体" w:eastAsia="楷体" w:hAnsi="楷体" w:cs="Arial" w:hint="eastAsia"/>
          <w:kern w:val="0"/>
          <w:sz w:val="18"/>
          <w:szCs w:val="18"/>
        </w:rPr>
        <w:t>：</w:t>
      </w:r>
      <w:r w:rsidRPr="00827D5C">
        <w:rPr>
          <w:rFonts w:ascii="楷体" w:eastAsia="楷体" w:hAnsi="楷体" w:cs="Arial" w:hint="eastAsia"/>
          <w:kern w:val="0"/>
          <w:sz w:val="18"/>
          <w:szCs w:val="18"/>
        </w:rPr>
        <w:t>①</w:t>
      </w:r>
      <w:r w:rsidRPr="002A0BEF">
        <w:rPr>
          <w:rFonts w:ascii="楷体" w:eastAsia="楷体" w:hAnsi="楷体" w:cs="Arial"/>
          <w:kern w:val="0"/>
          <w:sz w:val="18"/>
          <w:szCs w:val="18"/>
        </w:rPr>
        <w:t>[</w:t>
      </w:r>
      <w:r w:rsidRPr="002A0BEF">
        <w:rPr>
          <w:rFonts w:ascii="楷体" w:eastAsia="楷体" w:hAnsi="楷体" w:cs="Arial" w:hint="eastAsia"/>
          <w:kern w:val="0"/>
          <w:sz w:val="18"/>
          <w:szCs w:val="18"/>
        </w:rPr>
        <w:t>缣帛</w:t>
      </w:r>
      <w:r w:rsidRPr="002A0BEF">
        <w:rPr>
          <w:rFonts w:ascii="楷体" w:eastAsia="楷体" w:hAnsi="楷体" w:cs="Arial"/>
          <w:kern w:val="0"/>
          <w:sz w:val="18"/>
          <w:szCs w:val="18"/>
        </w:rPr>
        <w:t>]</w:t>
      </w:r>
      <w:r w:rsidRPr="00827D5C">
        <w:rPr>
          <w:rFonts w:ascii="楷体" w:eastAsia="楷体" w:hAnsi="楷体" w:cs="Arial" w:hint="eastAsia"/>
          <w:kern w:val="0"/>
          <w:sz w:val="18"/>
          <w:szCs w:val="18"/>
        </w:rPr>
        <w:t>用于书写的白色丝织品。②</w:t>
      </w:r>
      <w:r>
        <w:rPr>
          <w:rFonts w:ascii="楷体" w:eastAsia="楷体" w:hAnsi="楷体" w:cs="Arial"/>
          <w:kern w:val="0"/>
          <w:sz w:val="18"/>
          <w:szCs w:val="18"/>
        </w:rPr>
        <w:t>[</w:t>
      </w:r>
      <w:r>
        <w:rPr>
          <w:rFonts w:ascii="楷体" w:eastAsia="楷体" w:hAnsi="楷体" w:cs="Arial" w:hint="eastAsia"/>
          <w:kern w:val="0"/>
          <w:sz w:val="18"/>
          <w:szCs w:val="18"/>
        </w:rPr>
        <w:t>蔡伦纸</w:t>
      </w:r>
      <w:r>
        <w:rPr>
          <w:rFonts w:ascii="楷体" w:eastAsia="楷体" w:hAnsi="楷体" w:cs="Arial"/>
          <w:kern w:val="0"/>
          <w:sz w:val="18"/>
          <w:szCs w:val="18"/>
        </w:rPr>
        <w:t>]</w:t>
      </w:r>
      <w:r>
        <w:rPr>
          <w:rFonts w:ascii="楷体" w:eastAsia="楷体" w:hAnsi="楷体" w:cs="Arial" w:hint="eastAsia"/>
          <w:kern w:val="0"/>
          <w:sz w:val="18"/>
          <w:szCs w:val="18"/>
        </w:rPr>
        <w:t>指蔡伦用植物纤维改进造纸方法所发明的纸。③</w:t>
      </w:r>
      <w:r w:rsidRPr="00827D5C">
        <w:rPr>
          <w:rFonts w:ascii="楷体" w:eastAsia="楷体" w:hAnsi="楷体" w:cs="Arial"/>
          <w:kern w:val="0"/>
          <w:sz w:val="18"/>
          <w:szCs w:val="18"/>
        </w:rPr>
        <w:t>[</w:t>
      </w:r>
      <w:r w:rsidRPr="00827D5C">
        <w:rPr>
          <w:rFonts w:ascii="楷体" w:eastAsia="楷体" w:hAnsi="楷体" w:cs="Arial" w:hint="eastAsia"/>
          <w:kern w:val="0"/>
          <w:sz w:val="18"/>
          <w:szCs w:val="18"/>
        </w:rPr>
        <w:t>资</w:t>
      </w:r>
      <w:r w:rsidRPr="00827D5C">
        <w:rPr>
          <w:rFonts w:ascii="楷体" w:eastAsia="楷体" w:hAnsi="楷体" w:cs="Arial"/>
          <w:kern w:val="0"/>
          <w:sz w:val="18"/>
          <w:szCs w:val="18"/>
        </w:rPr>
        <w:t>]</w:t>
      </w:r>
      <w:r>
        <w:rPr>
          <w:rFonts w:ascii="楷体" w:eastAsia="楷体" w:hAnsi="楷体" w:cs="Arial" w:hint="eastAsia"/>
          <w:kern w:val="0"/>
          <w:sz w:val="18"/>
          <w:szCs w:val="18"/>
        </w:rPr>
        <w:t>凭借，用。</w:t>
      </w:r>
      <w:r w:rsidRPr="00827D5C">
        <w:rPr>
          <w:rFonts w:ascii="楷体" w:eastAsia="楷体" w:hAnsi="楷体" w:cs="Arial" w:hint="eastAsia"/>
          <w:kern w:val="0"/>
          <w:sz w:val="18"/>
          <w:szCs w:val="18"/>
        </w:rPr>
        <w:t>④</w:t>
      </w:r>
      <w:r>
        <w:rPr>
          <w:rFonts w:ascii="楷体" w:eastAsia="楷体" w:hAnsi="楷体" w:cs="Arial"/>
          <w:kern w:val="0"/>
          <w:sz w:val="18"/>
          <w:szCs w:val="18"/>
        </w:rPr>
        <w:t>[</w:t>
      </w:r>
      <w:r>
        <w:rPr>
          <w:rFonts w:ascii="楷体" w:eastAsia="楷体" w:hAnsi="楷体" w:cs="Arial" w:hint="eastAsia"/>
          <w:kern w:val="0"/>
          <w:sz w:val="18"/>
          <w:szCs w:val="18"/>
        </w:rPr>
        <w:t>写本</w:t>
      </w:r>
      <w:r>
        <w:rPr>
          <w:rFonts w:ascii="楷体" w:eastAsia="楷体" w:hAnsi="楷体" w:cs="Arial"/>
          <w:kern w:val="0"/>
          <w:sz w:val="18"/>
          <w:szCs w:val="18"/>
        </w:rPr>
        <w:t>]</w:t>
      </w:r>
      <w:r>
        <w:rPr>
          <w:rFonts w:ascii="楷体" w:eastAsia="楷体" w:hAnsi="楷体" w:cs="Arial" w:hint="eastAsia"/>
          <w:kern w:val="0"/>
          <w:sz w:val="18"/>
          <w:szCs w:val="18"/>
        </w:rPr>
        <w:t>手抄的书本。</w:t>
      </w:r>
      <w:r w:rsidRPr="00827D5C">
        <w:rPr>
          <w:rFonts w:ascii="楷体" w:eastAsia="楷体" w:hAnsi="楷体" w:cs="Arial" w:hint="eastAsia"/>
          <w:kern w:val="0"/>
          <w:sz w:val="18"/>
          <w:szCs w:val="18"/>
        </w:rPr>
        <w:t>⑤</w:t>
      </w:r>
      <w:r>
        <w:rPr>
          <w:rFonts w:ascii="楷体" w:eastAsia="楷体" w:hAnsi="楷体" w:cs="Arial"/>
          <w:kern w:val="0"/>
          <w:sz w:val="18"/>
          <w:szCs w:val="18"/>
        </w:rPr>
        <w:t>[</w:t>
      </w:r>
      <w:r>
        <w:rPr>
          <w:rFonts w:ascii="楷体" w:eastAsia="楷体" w:hAnsi="楷体" w:cs="Arial" w:hint="eastAsia"/>
          <w:kern w:val="0"/>
          <w:sz w:val="18"/>
          <w:szCs w:val="18"/>
        </w:rPr>
        <w:t>判</w:t>
      </w:r>
      <w:r>
        <w:rPr>
          <w:rFonts w:ascii="楷体" w:eastAsia="楷体" w:hAnsi="楷体" w:cs="Arial"/>
          <w:kern w:val="0"/>
          <w:sz w:val="18"/>
          <w:szCs w:val="18"/>
        </w:rPr>
        <w:t>]</w:t>
      </w:r>
      <w:r>
        <w:rPr>
          <w:rFonts w:ascii="楷体" w:eastAsia="楷体" w:hAnsi="楷体" w:cs="Arial" w:hint="eastAsia"/>
          <w:kern w:val="0"/>
          <w:sz w:val="18"/>
          <w:szCs w:val="18"/>
        </w:rPr>
        <w:t>指兼职。</w:t>
      </w:r>
      <w:r>
        <w:rPr>
          <w:rFonts w:ascii="楷体" w:eastAsia="楷体" w:hAnsi="楷体" w:cs="Arial"/>
          <w:kern w:val="0"/>
          <w:sz w:val="18"/>
          <w:szCs w:val="18"/>
        </w:rPr>
        <w:t xml:space="preserve"> </w:t>
      </w:r>
      <w:r>
        <w:rPr>
          <w:rFonts w:ascii="楷体" w:eastAsia="楷体" w:hAnsi="楷体" w:cs="Arial" w:hint="eastAsia"/>
          <w:kern w:val="0"/>
          <w:sz w:val="18"/>
          <w:szCs w:val="18"/>
        </w:rPr>
        <w:t>⑥</w:t>
      </w:r>
      <w:r>
        <w:rPr>
          <w:rFonts w:ascii="楷体" w:eastAsia="楷体" w:hAnsi="楷体" w:cs="Arial"/>
          <w:kern w:val="0"/>
          <w:sz w:val="18"/>
          <w:szCs w:val="18"/>
        </w:rPr>
        <w:t>[</w:t>
      </w:r>
      <w:r>
        <w:rPr>
          <w:rFonts w:ascii="楷体" w:eastAsia="楷体" w:hAnsi="楷体" w:cs="Arial" w:hint="eastAsia"/>
          <w:kern w:val="0"/>
          <w:sz w:val="18"/>
          <w:szCs w:val="18"/>
        </w:rPr>
        <w:t>国子监</w:t>
      </w:r>
      <w:r>
        <w:rPr>
          <w:rFonts w:ascii="楷体" w:eastAsia="楷体" w:hAnsi="楷体" w:cs="Arial"/>
          <w:kern w:val="0"/>
          <w:sz w:val="18"/>
          <w:szCs w:val="18"/>
        </w:rPr>
        <w:t>]</w:t>
      </w:r>
      <w:r>
        <w:rPr>
          <w:rFonts w:ascii="楷体" w:eastAsia="楷体" w:hAnsi="楷体" w:cs="Arial" w:hint="eastAsia"/>
          <w:kern w:val="0"/>
          <w:sz w:val="18"/>
          <w:szCs w:val="18"/>
        </w:rPr>
        <w:t>我国封建时代的教育管理机关和最高学府。⑦</w:t>
      </w:r>
      <w:r w:rsidRPr="00827D5C">
        <w:rPr>
          <w:rFonts w:ascii="楷体" w:eastAsia="楷体" w:hAnsi="楷体" w:cs="Arial"/>
          <w:kern w:val="0"/>
          <w:sz w:val="18"/>
          <w:szCs w:val="18"/>
        </w:rPr>
        <w:t>[</w:t>
      </w:r>
      <w:r w:rsidRPr="00827D5C">
        <w:rPr>
          <w:rFonts w:ascii="楷体" w:eastAsia="楷体" w:hAnsi="楷体" w:cs="Arial" w:hint="eastAsia"/>
          <w:kern w:val="0"/>
          <w:sz w:val="18"/>
          <w:szCs w:val="18"/>
        </w:rPr>
        <w:t>九经</w:t>
      </w:r>
      <w:r w:rsidRPr="00827D5C">
        <w:rPr>
          <w:rFonts w:ascii="楷体" w:eastAsia="楷体" w:hAnsi="楷体" w:cs="Arial"/>
          <w:kern w:val="0"/>
          <w:sz w:val="18"/>
          <w:szCs w:val="18"/>
        </w:rPr>
        <w:t>]</w:t>
      </w:r>
      <w:r>
        <w:rPr>
          <w:rFonts w:ascii="楷体" w:eastAsia="楷体" w:hAnsi="楷体" w:cs="Arial" w:hint="eastAsia"/>
          <w:kern w:val="0"/>
          <w:sz w:val="18"/>
          <w:szCs w:val="18"/>
        </w:rPr>
        <w:t>儒家经典。⑧</w:t>
      </w:r>
      <w:r w:rsidRPr="00827D5C">
        <w:rPr>
          <w:rFonts w:ascii="楷体" w:eastAsia="楷体" w:hAnsi="楷体" w:cs="Arial"/>
          <w:kern w:val="0"/>
          <w:sz w:val="18"/>
          <w:szCs w:val="18"/>
        </w:rPr>
        <w:t>[</w:t>
      </w:r>
      <w:r w:rsidRPr="00827D5C">
        <w:rPr>
          <w:rFonts w:ascii="楷体" w:eastAsia="楷体" w:hAnsi="楷体" w:cs="Arial" w:hint="eastAsia"/>
          <w:kern w:val="0"/>
          <w:sz w:val="18"/>
          <w:szCs w:val="18"/>
        </w:rPr>
        <w:t>锓梓之法</w:t>
      </w:r>
      <w:r w:rsidRPr="00827D5C">
        <w:rPr>
          <w:rFonts w:ascii="楷体" w:eastAsia="楷体" w:hAnsi="楷体" w:cs="Arial"/>
          <w:kern w:val="0"/>
          <w:sz w:val="18"/>
          <w:szCs w:val="18"/>
        </w:rPr>
        <w:t>]</w:t>
      </w:r>
      <w:r w:rsidRPr="00827D5C">
        <w:rPr>
          <w:rFonts w:ascii="楷体" w:eastAsia="楷体" w:hAnsi="楷体" w:cs="Arial" w:hint="eastAsia"/>
          <w:kern w:val="0"/>
          <w:sz w:val="18"/>
          <w:szCs w:val="18"/>
        </w:rPr>
        <w:t>刻板印刷的方法。</w:t>
      </w:r>
      <w:r>
        <w:rPr>
          <w:rFonts w:ascii="楷体" w:eastAsia="楷体" w:hAnsi="楷体" w:cs="Arial"/>
          <w:kern w:val="0"/>
          <w:sz w:val="18"/>
          <w:szCs w:val="18"/>
        </w:rPr>
        <w:t xml:space="preserve"> </w:t>
      </w:r>
      <w:r>
        <w:rPr>
          <w:rFonts w:ascii="楷体" w:eastAsia="楷体" w:hAnsi="楷体" w:cs="Arial" w:hint="eastAsia"/>
          <w:kern w:val="0"/>
          <w:sz w:val="18"/>
          <w:szCs w:val="18"/>
        </w:rPr>
        <w:t>⑨</w:t>
      </w:r>
      <w:r>
        <w:rPr>
          <w:rFonts w:ascii="楷体" w:eastAsia="楷体" w:hAnsi="楷体" w:cs="Arial"/>
          <w:kern w:val="0"/>
          <w:sz w:val="18"/>
          <w:szCs w:val="18"/>
        </w:rPr>
        <w:t>[</w:t>
      </w:r>
      <w:r>
        <w:rPr>
          <w:rFonts w:ascii="楷体" w:eastAsia="楷体" w:hAnsi="楷体" w:cs="Arial" w:hint="eastAsia"/>
          <w:kern w:val="0"/>
          <w:sz w:val="18"/>
          <w:szCs w:val="18"/>
        </w:rPr>
        <w:t>印造</w:t>
      </w:r>
      <w:r>
        <w:rPr>
          <w:rFonts w:ascii="楷体" w:eastAsia="楷体" w:hAnsi="楷体" w:cs="Arial"/>
          <w:kern w:val="0"/>
          <w:sz w:val="18"/>
          <w:szCs w:val="18"/>
        </w:rPr>
        <w:t>]</w:t>
      </w:r>
      <w:r>
        <w:rPr>
          <w:rFonts w:ascii="楷体" w:eastAsia="楷体" w:hAnsi="楷体" w:cs="Arial" w:hint="eastAsia"/>
          <w:kern w:val="0"/>
          <w:sz w:val="18"/>
          <w:szCs w:val="18"/>
        </w:rPr>
        <w:t>印刷制作。</w:t>
      </w:r>
    </w:p>
    <w:p w:rsidR="001E68D9" w:rsidRPr="006B0EAE" w:rsidRDefault="001E68D9" w:rsidP="00A409D3">
      <w:pPr>
        <w:spacing w:line="360" w:lineRule="auto"/>
        <w:ind w:leftChars="-50" w:left="31680"/>
        <w:jc w:val="left"/>
        <w:rPr>
          <w:rFonts w:ascii="宋体" w:cs="Arial"/>
          <w:kern w:val="0"/>
          <w:szCs w:val="21"/>
        </w:rPr>
      </w:pPr>
      <w:r>
        <w:rPr>
          <w:rFonts w:ascii="宋体" w:hAnsi="宋体" w:cs="Arial"/>
          <w:kern w:val="0"/>
          <w:szCs w:val="21"/>
        </w:rPr>
        <w:t>5</w:t>
      </w:r>
      <w:r w:rsidRPr="0053458B">
        <w:rPr>
          <w:rFonts w:ascii="宋体" w:cs="Arial"/>
          <w:kern w:val="0"/>
          <w:szCs w:val="21"/>
        </w:rPr>
        <w:t>.</w:t>
      </w:r>
      <w:r>
        <w:rPr>
          <w:rFonts w:ascii="宋体" w:hAnsi="宋体" w:cs="Arial" w:hint="eastAsia"/>
          <w:kern w:val="0"/>
          <w:szCs w:val="21"/>
        </w:rPr>
        <w:t>下列语句中加点词的意思，与选文（二）“朝廷从之”的“从”意思相近的一项是</w:t>
      </w:r>
      <w:r>
        <w:rPr>
          <w:rFonts w:hint="eastAsia"/>
          <w:color w:val="C00000"/>
        </w:rPr>
        <w:t>（</w:t>
      </w:r>
      <w:r>
        <w:rPr>
          <w:color w:val="C00000"/>
        </w:rPr>
        <w:t>2</w:t>
      </w:r>
      <w:r>
        <w:rPr>
          <w:rFonts w:hint="eastAsia"/>
          <w:color w:val="C00000"/>
        </w:rPr>
        <w:t>分）</w:t>
      </w:r>
    </w:p>
    <w:p w:rsidR="001E68D9" w:rsidRDefault="001E68D9" w:rsidP="00A409D3">
      <w:pPr>
        <w:spacing w:line="360" w:lineRule="auto"/>
        <w:ind w:leftChars="-50" w:left="31680" w:firstLineChars="100" w:firstLine="31680"/>
        <w:jc w:val="left"/>
        <w:rPr>
          <w:rFonts w:ascii="宋体" w:cs="Arial"/>
          <w:kern w:val="0"/>
          <w:szCs w:val="21"/>
        </w:rPr>
      </w:pPr>
      <w:r>
        <w:rPr>
          <w:rFonts w:ascii="宋体" w:hAnsi="宋体" w:cs="Arial"/>
          <w:kern w:val="0"/>
          <w:szCs w:val="21"/>
        </w:rPr>
        <w:t>A.</w:t>
      </w:r>
      <w:r>
        <w:rPr>
          <w:rFonts w:ascii="宋体" w:hAnsi="宋体" w:cs="宋体" w:hint="eastAsia"/>
          <w:color w:val="000000"/>
          <w:szCs w:val="21"/>
          <w:em w:val="dot"/>
        </w:rPr>
        <w:t>从</w:t>
      </w:r>
      <w:r>
        <w:rPr>
          <w:rFonts w:ascii="宋体" w:hAnsi="宋体" w:cs="Arial" w:hint="eastAsia"/>
          <w:kern w:val="0"/>
          <w:szCs w:val="21"/>
        </w:rPr>
        <w:t>小丘西行百二十步</w:t>
      </w:r>
      <w:r>
        <w:rPr>
          <w:rFonts w:ascii="宋体" w:hAnsi="宋体" w:cs="Arial"/>
          <w:kern w:val="0"/>
          <w:szCs w:val="21"/>
        </w:rPr>
        <w:t>B.</w:t>
      </w:r>
      <w:r>
        <w:rPr>
          <w:rFonts w:ascii="宋体" w:hAnsi="宋体" w:cs="Arial" w:hint="eastAsia"/>
          <w:kern w:val="0"/>
          <w:szCs w:val="21"/>
        </w:rPr>
        <w:t>其印为予群</w:t>
      </w:r>
      <w:r>
        <w:rPr>
          <w:rFonts w:ascii="宋体" w:hAnsi="宋体" w:cs="宋体" w:hint="eastAsia"/>
          <w:color w:val="000000"/>
          <w:szCs w:val="21"/>
          <w:em w:val="dot"/>
        </w:rPr>
        <w:t>从</w:t>
      </w:r>
      <w:r>
        <w:rPr>
          <w:rFonts w:ascii="宋体" w:hAnsi="宋体" w:cs="Arial" w:hint="eastAsia"/>
          <w:kern w:val="0"/>
          <w:szCs w:val="21"/>
        </w:rPr>
        <w:t>所得</w:t>
      </w:r>
      <w:r>
        <w:rPr>
          <w:rFonts w:ascii="宋体" w:hAnsi="宋体" w:cs="Arial"/>
          <w:kern w:val="0"/>
          <w:szCs w:val="21"/>
        </w:rPr>
        <w:t xml:space="preserve">        </w:t>
      </w:r>
    </w:p>
    <w:p w:rsidR="001E68D9" w:rsidRPr="00AD2EEC" w:rsidRDefault="001E68D9" w:rsidP="00A409D3">
      <w:pPr>
        <w:spacing w:line="360" w:lineRule="auto"/>
        <w:ind w:leftChars="-50" w:left="31680" w:firstLineChars="100" w:firstLine="31680"/>
        <w:jc w:val="left"/>
        <w:rPr>
          <w:rFonts w:ascii="宋体" w:cs="Arial"/>
          <w:kern w:val="0"/>
          <w:szCs w:val="21"/>
        </w:rPr>
      </w:pPr>
      <w:r>
        <w:rPr>
          <w:rFonts w:ascii="宋体" w:hAnsi="宋体" w:cs="Arial"/>
          <w:kern w:val="0"/>
          <w:szCs w:val="21"/>
        </w:rPr>
        <w:t>C.</w:t>
      </w:r>
      <w:r>
        <w:rPr>
          <w:rFonts w:ascii="宋体" w:hAnsi="宋体" w:cs="宋体" w:hint="eastAsia"/>
          <w:color w:val="000000"/>
          <w:szCs w:val="21"/>
          <w:em w:val="dot"/>
        </w:rPr>
        <w:t>从</w:t>
      </w:r>
      <w:r>
        <w:rPr>
          <w:rFonts w:ascii="宋体" w:hAnsi="宋体" w:cs="Arial" w:hint="eastAsia"/>
          <w:kern w:val="0"/>
          <w:szCs w:val="21"/>
        </w:rPr>
        <w:t>民欲也</w:t>
      </w:r>
      <w:r>
        <w:rPr>
          <w:rFonts w:ascii="宋体" w:hAnsi="宋体" w:cs="Arial"/>
          <w:kern w:val="0"/>
          <w:szCs w:val="21"/>
        </w:rPr>
        <w:t>D.</w:t>
      </w:r>
      <w:r>
        <w:rPr>
          <w:rFonts w:ascii="宋体" w:hAnsi="宋体" w:cs="Arial" w:hint="eastAsia"/>
          <w:kern w:val="0"/>
          <w:szCs w:val="21"/>
        </w:rPr>
        <w:t>太守归而宾客</w:t>
      </w:r>
      <w:r>
        <w:rPr>
          <w:rFonts w:ascii="宋体" w:hAnsi="宋体" w:cs="宋体" w:hint="eastAsia"/>
          <w:color w:val="000000"/>
          <w:szCs w:val="21"/>
          <w:em w:val="dot"/>
        </w:rPr>
        <w:t>从</w:t>
      </w:r>
      <w:r>
        <w:rPr>
          <w:rFonts w:ascii="宋体" w:hAnsi="宋体" w:cs="Arial" w:hint="eastAsia"/>
          <w:kern w:val="0"/>
          <w:szCs w:val="21"/>
        </w:rPr>
        <w:t>也</w:t>
      </w:r>
      <w:r>
        <w:rPr>
          <w:rFonts w:ascii="宋体" w:hAnsi="宋体" w:cs="Arial"/>
          <w:kern w:val="0"/>
          <w:szCs w:val="21"/>
        </w:rPr>
        <w:t xml:space="preserve">   </w:t>
      </w:r>
    </w:p>
    <w:p w:rsidR="001E68D9" w:rsidRPr="008966F6" w:rsidRDefault="001E68D9" w:rsidP="008966F6">
      <w:pPr>
        <w:spacing w:line="360" w:lineRule="auto"/>
        <w:jc w:val="left"/>
        <w:rPr>
          <w:rFonts w:ascii="宋体" w:cs="Arial"/>
          <w:kern w:val="0"/>
          <w:szCs w:val="21"/>
        </w:rPr>
      </w:pPr>
      <w:r>
        <w:rPr>
          <w:rFonts w:ascii="宋体" w:hAnsi="宋体" w:cs="Arial"/>
          <w:kern w:val="0"/>
          <w:szCs w:val="21"/>
        </w:rPr>
        <w:t>6.</w:t>
      </w:r>
      <w:r w:rsidRPr="008966F6">
        <w:rPr>
          <w:rFonts w:ascii="宋体" w:hAnsi="宋体" w:cs="Arial" w:hint="eastAsia"/>
          <w:kern w:val="0"/>
          <w:szCs w:val="21"/>
        </w:rPr>
        <w:t>解释</w:t>
      </w:r>
      <w:r>
        <w:rPr>
          <w:rFonts w:ascii="宋体" w:hAnsi="宋体" w:cs="Arial" w:hint="eastAsia"/>
          <w:kern w:val="0"/>
          <w:szCs w:val="21"/>
        </w:rPr>
        <w:t>下列句子中的加点词的意思</w:t>
      </w:r>
      <w:r w:rsidRPr="008966F6">
        <w:rPr>
          <w:rFonts w:ascii="宋体" w:hAnsi="宋体" w:cs="Arial" w:hint="eastAsia"/>
          <w:kern w:val="0"/>
          <w:szCs w:val="21"/>
        </w:rPr>
        <w:t>（</w:t>
      </w:r>
      <w:r w:rsidRPr="008966F6">
        <w:rPr>
          <w:rFonts w:ascii="宋体" w:hAnsi="宋体" w:cs="Arial"/>
          <w:kern w:val="0"/>
          <w:szCs w:val="21"/>
        </w:rPr>
        <w:t>2</w:t>
      </w:r>
      <w:r w:rsidRPr="008966F6">
        <w:rPr>
          <w:rFonts w:ascii="宋体" w:hAnsi="宋体" w:cs="Arial" w:hint="eastAsia"/>
          <w:kern w:val="0"/>
          <w:szCs w:val="21"/>
        </w:rPr>
        <w:t>分）</w:t>
      </w:r>
    </w:p>
    <w:p w:rsidR="001E68D9" w:rsidRDefault="001E68D9" w:rsidP="00A409D3">
      <w:pPr>
        <w:spacing w:line="360" w:lineRule="auto"/>
        <w:ind w:leftChars="-50" w:left="31680" w:firstLineChars="100" w:firstLine="31680"/>
        <w:jc w:val="left"/>
        <w:rPr>
          <w:u w:val="single"/>
        </w:rPr>
      </w:pPr>
      <w:r w:rsidRPr="008966F6">
        <w:rPr>
          <w:rFonts w:ascii="宋体" w:hAnsi="宋体" w:cs="Arial" w:hint="eastAsia"/>
          <w:kern w:val="0"/>
          <w:szCs w:val="21"/>
        </w:rPr>
        <w:t>（</w:t>
      </w:r>
      <w:r w:rsidRPr="008966F6">
        <w:rPr>
          <w:rFonts w:ascii="宋体" w:hAnsi="宋体" w:cs="Arial"/>
          <w:kern w:val="0"/>
          <w:szCs w:val="21"/>
        </w:rPr>
        <w:t>1</w:t>
      </w:r>
      <w:r w:rsidRPr="008966F6">
        <w:rPr>
          <w:rFonts w:ascii="宋体" w:hAnsi="宋体" w:cs="Arial" w:hint="eastAsia"/>
          <w:kern w:val="0"/>
          <w:szCs w:val="21"/>
        </w:rPr>
        <w:t>）瞬息可</w:t>
      </w:r>
      <w:r>
        <w:rPr>
          <w:rFonts w:ascii="宋体" w:hAnsi="宋体" w:cs="宋体" w:hint="eastAsia"/>
          <w:color w:val="000000"/>
          <w:szCs w:val="21"/>
          <w:em w:val="dot"/>
        </w:rPr>
        <w:t>就</w:t>
      </w:r>
      <w:r>
        <w:rPr>
          <w:rFonts w:ascii="宋体" w:hAnsi="宋体" w:cs="宋体"/>
          <w:color w:val="000000"/>
          <w:szCs w:val="21"/>
          <w:em w:val="dot"/>
        </w:rPr>
        <w:t xml:space="preserve">         </w:t>
      </w:r>
      <w:r w:rsidRPr="008966F6">
        <w:rPr>
          <w:rFonts w:ascii="宋体" w:hAnsi="宋体" w:cs="Arial" w:hint="eastAsia"/>
          <w:kern w:val="0"/>
          <w:szCs w:val="21"/>
        </w:rPr>
        <w:t>就：</w:t>
      </w:r>
    </w:p>
    <w:p w:rsidR="001E68D9" w:rsidRDefault="001E68D9" w:rsidP="00A409D3">
      <w:pPr>
        <w:spacing w:line="360" w:lineRule="auto"/>
        <w:ind w:leftChars="-50" w:left="31680" w:firstLineChars="100" w:firstLine="31680"/>
        <w:jc w:val="left"/>
        <w:rPr>
          <w:rFonts w:ascii="宋体" w:cs="Arial"/>
          <w:kern w:val="0"/>
          <w:szCs w:val="21"/>
        </w:rPr>
      </w:pPr>
      <w:r w:rsidRPr="008966F6">
        <w:rPr>
          <w:rFonts w:ascii="宋体" w:hAnsi="宋体" w:cs="Arial" w:hint="eastAsia"/>
          <w:kern w:val="0"/>
          <w:szCs w:val="21"/>
        </w:rPr>
        <w:t>（</w:t>
      </w:r>
      <w:r w:rsidRPr="008966F6">
        <w:rPr>
          <w:rFonts w:ascii="宋体" w:hAnsi="宋体" w:cs="Arial"/>
          <w:kern w:val="0"/>
          <w:szCs w:val="21"/>
        </w:rPr>
        <w:t>2</w:t>
      </w:r>
      <w:r>
        <w:rPr>
          <w:rFonts w:ascii="宋体" w:hAnsi="宋体" w:cs="Arial" w:hint="eastAsia"/>
          <w:kern w:val="0"/>
          <w:szCs w:val="21"/>
        </w:rPr>
        <w:t>）</w:t>
      </w:r>
      <w:r w:rsidRPr="00CB554B">
        <w:rPr>
          <w:rFonts w:ascii="宋体" w:hAnsi="宋体" w:cs="宋体" w:hint="eastAsia"/>
          <w:color w:val="000000"/>
          <w:szCs w:val="21"/>
          <w:em w:val="dot"/>
        </w:rPr>
        <w:t>谓</w:t>
      </w:r>
      <w:r w:rsidRPr="00CB554B">
        <w:rPr>
          <w:rFonts w:ascii="宋体" w:hAnsi="宋体" w:cs="Arial" w:hint="eastAsia"/>
          <w:kern w:val="0"/>
          <w:szCs w:val="21"/>
        </w:rPr>
        <w:t>之竹简谓</w:t>
      </w:r>
      <w:r>
        <w:rPr>
          <w:rFonts w:ascii="宋体" w:hAnsi="宋体" w:cs="Arial" w:hint="eastAsia"/>
          <w:kern w:val="0"/>
          <w:szCs w:val="21"/>
        </w:rPr>
        <w:t>：</w:t>
      </w:r>
    </w:p>
    <w:p w:rsidR="001E68D9" w:rsidRPr="0053458B" w:rsidRDefault="001E68D9" w:rsidP="00A409D3">
      <w:pPr>
        <w:spacing w:line="360" w:lineRule="auto"/>
        <w:ind w:leftChars="-50" w:left="31680"/>
        <w:jc w:val="left"/>
        <w:rPr>
          <w:rFonts w:ascii="宋体" w:cs="Arial"/>
          <w:kern w:val="0"/>
          <w:szCs w:val="21"/>
        </w:rPr>
      </w:pPr>
      <w:r>
        <w:rPr>
          <w:rFonts w:ascii="宋体" w:hAnsi="宋体" w:cs="Arial"/>
          <w:kern w:val="0"/>
          <w:szCs w:val="21"/>
        </w:rPr>
        <w:t>7</w:t>
      </w:r>
      <w:r>
        <w:rPr>
          <w:rFonts w:ascii="宋体" w:cs="Arial"/>
          <w:kern w:val="0"/>
          <w:szCs w:val="21"/>
        </w:rPr>
        <w:t>.</w:t>
      </w:r>
      <w:r>
        <w:rPr>
          <w:rFonts w:ascii="宋体" w:hAnsi="宋体" w:cs="Arial" w:hint="eastAsia"/>
          <w:kern w:val="0"/>
          <w:szCs w:val="21"/>
        </w:rPr>
        <w:t>用现代汉语</w:t>
      </w:r>
      <w:r w:rsidRPr="0053458B">
        <w:rPr>
          <w:rFonts w:ascii="宋体" w:hAnsi="宋体" w:cs="Arial" w:hint="eastAsia"/>
          <w:kern w:val="0"/>
          <w:szCs w:val="21"/>
        </w:rPr>
        <w:t>翻译</w:t>
      </w:r>
      <w:r>
        <w:rPr>
          <w:rFonts w:ascii="宋体" w:hAnsi="宋体" w:cs="Arial" w:hint="eastAsia"/>
          <w:kern w:val="0"/>
          <w:szCs w:val="21"/>
        </w:rPr>
        <w:t>下面的</w:t>
      </w:r>
      <w:r w:rsidRPr="0053458B">
        <w:rPr>
          <w:rFonts w:ascii="宋体" w:hAnsi="宋体" w:cs="Arial" w:hint="eastAsia"/>
          <w:kern w:val="0"/>
          <w:szCs w:val="21"/>
        </w:rPr>
        <w:t>句子（</w:t>
      </w:r>
      <w:r w:rsidRPr="0053458B">
        <w:rPr>
          <w:rFonts w:ascii="宋体" w:hAnsi="宋体" w:cs="Arial"/>
          <w:kern w:val="0"/>
          <w:szCs w:val="21"/>
        </w:rPr>
        <w:t>4</w:t>
      </w:r>
      <w:r w:rsidRPr="0053458B">
        <w:rPr>
          <w:rFonts w:ascii="宋体" w:hAnsi="宋体" w:cs="Arial" w:hint="eastAsia"/>
          <w:kern w:val="0"/>
          <w:szCs w:val="21"/>
        </w:rPr>
        <w:t>分）</w:t>
      </w:r>
    </w:p>
    <w:p w:rsidR="001E68D9" w:rsidRPr="00777EEC" w:rsidRDefault="001E68D9" w:rsidP="00A409D3">
      <w:pPr>
        <w:spacing w:line="360" w:lineRule="auto"/>
        <w:ind w:leftChars="-50" w:left="31680" w:firstLineChars="100" w:firstLine="31680"/>
        <w:jc w:val="left"/>
        <w:rPr>
          <w:u w:val="single"/>
        </w:rPr>
      </w:pPr>
      <w:r w:rsidRPr="0053458B">
        <w:rPr>
          <w:rFonts w:ascii="宋体" w:hAnsi="宋体" w:cs="Arial" w:hint="eastAsia"/>
          <w:kern w:val="0"/>
          <w:szCs w:val="21"/>
        </w:rPr>
        <w:t>（</w:t>
      </w:r>
      <w:r w:rsidRPr="0053458B">
        <w:rPr>
          <w:rFonts w:ascii="宋体" w:hAnsi="宋体" w:cs="Arial"/>
          <w:kern w:val="0"/>
          <w:szCs w:val="21"/>
        </w:rPr>
        <w:t>1</w:t>
      </w:r>
      <w:r w:rsidRPr="0053458B">
        <w:rPr>
          <w:rFonts w:ascii="宋体" w:hAnsi="宋体" w:cs="Arial" w:hint="eastAsia"/>
          <w:kern w:val="0"/>
          <w:szCs w:val="21"/>
        </w:rPr>
        <w:t>）以纸帖之</w:t>
      </w:r>
      <w:r>
        <w:rPr>
          <w:rFonts w:ascii="宋体" w:hAnsi="宋体" w:cs="Arial"/>
          <w:kern w:val="0"/>
          <w:szCs w:val="21"/>
        </w:rPr>
        <w:t xml:space="preserve"> </w:t>
      </w:r>
      <w:r>
        <w:rPr>
          <w:rFonts w:ascii="宋体" w:hAnsi="宋体" w:cs="Arial" w:hint="eastAsia"/>
          <w:kern w:val="0"/>
          <w:szCs w:val="21"/>
        </w:rPr>
        <w:t>翻译：</w:t>
      </w:r>
    </w:p>
    <w:p w:rsidR="001E68D9" w:rsidRPr="00777EEC" w:rsidRDefault="001E68D9" w:rsidP="00A409D3">
      <w:pPr>
        <w:spacing w:line="360" w:lineRule="auto"/>
        <w:ind w:leftChars="-50" w:left="31680" w:firstLineChars="100" w:firstLine="31680"/>
        <w:jc w:val="left"/>
        <w:rPr>
          <w:u w:val="single"/>
        </w:rPr>
      </w:pPr>
      <w:r w:rsidRPr="0053458B">
        <w:rPr>
          <w:rFonts w:ascii="宋体" w:hAnsi="宋体" w:cs="Arial" w:hint="eastAsia"/>
          <w:kern w:val="0"/>
          <w:szCs w:val="21"/>
        </w:rPr>
        <w:t>（</w:t>
      </w:r>
      <w:r w:rsidRPr="0053458B">
        <w:rPr>
          <w:rFonts w:ascii="宋体" w:hAnsi="宋体" w:cs="Arial"/>
          <w:kern w:val="0"/>
          <w:szCs w:val="21"/>
        </w:rPr>
        <w:t>2</w:t>
      </w:r>
      <w:r w:rsidRPr="0053458B">
        <w:rPr>
          <w:rFonts w:ascii="宋体" w:hAnsi="宋体" w:cs="Arial" w:hint="eastAsia"/>
          <w:kern w:val="0"/>
          <w:szCs w:val="21"/>
        </w:rPr>
        <w:t>）</w:t>
      </w:r>
      <w:r w:rsidRPr="00FF18E3">
        <w:rPr>
          <w:rFonts w:ascii="宋体" w:hAnsi="宋体" w:cs="Arial" w:hint="eastAsia"/>
          <w:kern w:val="0"/>
          <w:szCs w:val="21"/>
        </w:rPr>
        <w:t>天下书籍遂广</w:t>
      </w:r>
      <w:r>
        <w:rPr>
          <w:rFonts w:ascii="宋体" w:hAnsi="宋体" w:cs="Arial" w:hint="eastAsia"/>
          <w:kern w:val="0"/>
          <w:szCs w:val="21"/>
        </w:rPr>
        <w:t>翻译：</w:t>
      </w:r>
    </w:p>
    <w:p w:rsidR="001E68D9" w:rsidRDefault="001E68D9" w:rsidP="00A409D3">
      <w:pPr>
        <w:spacing w:line="360" w:lineRule="auto"/>
        <w:ind w:leftChars="-50" w:left="31680"/>
        <w:rPr>
          <w:rFonts w:ascii="宋体" w:cs="Arial"/>
          <w:color w:val="000000"/>
          <w:kern w:val="0"/>
          <w:szCs w:val="21"/>
        </w:rPr>
      </w:pPr>
      <w:r>
        <w:rPr>
          <w:rFonts w:ascii="宋体" w:hAnsi="宋体" w:cs="Arial"/>
          <w:color w:val="000000"/>
          <w:kern w:val="0"/>
          <w:szCs w:val="21"/>
        </w:rPr>
        <w:t>8</w:t>
      </w:r>
      <w:r>
        <w:rPr>
          <w:rFonts w:ascii="宋体" w:cs="Arial"/>
          <w:color w:val="000000"/>
          <w:kern w:val="0"/>
          <w:szCs w:val="21"/>
        </w:rPr>
        <w:t>.</w:t>
      </w:r>
      <w:r w:rsidRPr="00193EC3">
        <w:rPr>
          <w:rFonts w:ascii="宋体" w:hAnsi="宋体" w:cs="Arial" w:hint="eastAsia"/>
          <w:color w:val="000000"/>
          <w:kern w:val="0"/>
          <w:szCs w:val="21"/>
        </w:rPr>
        <w:t>选文（</w:t>
      </w:r>
      <w:r>
        <w:rPr>
          <w:rFonts w:ascii="宋体" w:hAnsi="宋体" w:cs="Arial" w:hint="eastAsia"/>
          <w:color w:val="000000"/>
          <w:kern w:val="0"/>
          <w:szCs w:val="21"/>
        </w:rPr>
        <w:t>一</w:t>
      </w:r>
      <w:r w:rsidRPr="00193EC3">
        <w:rPr>
          <w:rFonts w:ascii="宋体" w:hAnsi="宋体" w:cs="Arial" w:hint="eastAsia"/>
          <w:color w:val="000000"/>
          <w:kern w:val="0"/>
          <w:szCs w:val="21"/>
        </w:rPr>
        <w:t>）</w:t>
      </w:r>
      <w:r>
        <w:rPr>
          <w:rFonts w:ascii="宋体" w:hAnsi="宋体" w:cs="Arial" w:hint="eastAsia"/>
          <w:color w:val="000000"/>
          <w:kern w:val="0"/>
          <w:szCs w:val="21"/>
        </w:rPr>
        <w:t>中的“活板”有</w:t>
      </w:r>
      <w:r>
        <w:rPr>
          <w:rFonts w:ascii="宋体" w:hAnsi="宋体" w:hint="eastAsia"/>
          <w:u w:val="single"/>
        </w:rPr>
        <w:t>（</w:t>
      </w:r>
      <w:r>
        <w:rPr>
          <w:rFonts w:ascii="宋体" w:hAnsi="宋体"/>
          <w:u w:val="single"/>
        </w:rPr>
        <w:t>1</w:t>
      </w:r>
      <w:r>
        <w:rPr>
          <w:rFonts w:ascii="宋体" w:hAnsi="宋体" w:hint="eastAsia"/>
          <w:u w:val="single"/>
        </w:rPr>
        <w:t>）</w:t>
      </w:r>
      <w:r w:rsidRPr="00357854">
        <w:rPr>
          <w:rFonts w:hint="eastAsia"/>
        </w:rPr>
        <w:t>、</w:t>
      </w:r>
      <w:r>
        <w:rPr>
          <w:rFonts w:hint="eastAsia"/>
        </w:rPr>
        <w:t>制版活、</w:t>
      </w:r>
      <w:r>
        <w:rPr>
          <w:rFonts w:ascii="宋体" w:hAnsi="宋体" w:hint="eastAsia"/>
          <w:u w:val="single"/>
        </w:rPr>
        <w:t>（</w:t>
      </w:r>
      <w:r>
        <w:rPr>
          <w:rFonts w:ascii="宋体" w:hAnsi="宋体"/>
          <w:u w:val="single"/>
        </w:rPr>
        <w:t>2</w:t>
      </w:r>
      <w:r>
        <w:rPr>
          <w:rFonts w:ascii="宋体" w:hAnsi="宋体" w:hint="eastAsia"/>
          <w:u w:val="single"/>
        </w:rPr>
        <w:t>）</w:t>
      </w:r>
      <w:r w:rsidRPr="00180A7F">
        <w:rPr>
          <w:rFonts w:hint="eastAsia"/>
        </w:rPr>
        <w:t>、</w:t>
      </w:r>
      <w:r>
        <w:rPr>
          <w:rFonts w:ascii="宋体" w:hAnsi="宋体" w:cs="Arial" w:hint="eastAsia"/>
          <w:color w:val="000000"/>
          <w:kern w:val="0"/>
          <w:szCs w:val="21"/>
        </w:rPr>
        <w:t>拆版活等优点。</w:t>
      </w:r>
      <w:r w:rsidRPr="00193EC3">
        <w:rPr>
          <w:rFonts w:ascii="宋体" w:hAnsi="宋体" w:cs="Arial" w:hint="eastAsia"/>
          <w:color w:val="000000"/>
          <w:kern w:val="0"/>
          <w:szCs w:val="21"/>
        </w:rPr>
        <w:t>选文（</w:t>
      </w:r>
      <w:r>
        <w:rPr>
          <w:rFonts w:ascii="宋体" w:hAnsi="宋体" w:cs="Arial" w:hint="eastAsia"/>
          <w:color w:val="000000"/>
          <w:kern w:val="0"/>
          <w:szCs w:val="21"/>
        </w:rPr>
        <w:t>二</w:t>
      </w:r>
      <w:r w:rsidRPr="00193EC3">
        <w:rPr>
          <w:rFonts w:ascii="宋体" w:hAnsi="宋体" w:cs="Arial" w:hint="eastAsia"/>
          <w:color w:val="000000"/>
          <w:kern w:val="0"/>
          <w:szCs w:val="21"/>
        </w:rPr>
        <w:t>）</w:t>
      </w:r>
      <w:r>
        <w:rPr>
          <w:rFonts w:ascii="宋体" w:hAnsi="宋体" w:cs="Arial" w:hint="eastAsia"/>
          <w:color w:val="000000"/>
          <w:kern w:val="0"/>
          <w:szCs w:val="21"/>
        </w:rPr>
        <w:t>进一步阐明了活字印刷术的发明对于文化传播的重要意义：在纸张发明之前，人们只能书写在竹或缣帛上，但“</w:t>
      </w:r>
      <w:r w:rsidRPr="00442626">
        <w:rPr>
          <w:rFonts w:ascii="宋体" w:hAnsi="宋体" w:cs="Arial" w:hint="eastAsia"/>
          <w:color w:val="000000"/>
          <w:kern w:val="0"/>
          <w:szCs w:val="21"/>
        </w:rPr>
        <w:t>缣</w:t>
      </w:r>
      <w:r w:rsidRPr="00915B7D">
        <w:rPr>
          <w:rFonts w:ascii="宋体" w:hAnsi="宋体" w:cs="Arial" w:hint="eastAsia"/>
          <w:color w:val="000000"/>
          <w:kern w:val="0"/>
          <w:szCs w:val="21"/>
        </w:rPr>
        <w:t>贵而简重，不便于用</w:t>
      </w:r>
      <w:r>
        <w:rPr>
          <w:rFonts w:ascii="宋体" w:hAnsi="宋体" w:cs="Arial" w:hint="eastAsia"/>
          <w:color w:val="000000"/>
          <w:kern w:val="0"/>
          <w:szCs w:val="21"/>
        </w:rPr>
        <w:t>”；蔡伦改进造纸术后，文章典籍可以用纸书写后装订成卷轴，但“</w:t>
      </w:r>
      <w:r>
        <w:rPr>
          <w:rFonts w:ascii="宋体" w:hAnsi="宋体" w:hint="eastAsia"/>
          <w:u w:val="single"/>
        </w:rPr>
        <w:t>（</w:t>
      </w:r>
      <w:r>
        <w:rPr>
          <w:rFonts w:ascii="宋体" w:hAnsi="宋体"/>
          <w:u w:val="single"/>
        </w:rPr>
        <w:t>3</w:t>
      </w:r>
      <w:r>
        <w:rPr>
          <w:rFonts w:ascii="宋体" w:hAnsi="宋体" w:hint="eastAsia"/>
          <w:u w:val="single"/>
        </w:rPr>
        <w:t>）</w:t>
      </w:r>
      <w:r>
        <w:rPr>
          <w:rFonts w:hint="eastAsia"/>
          <w:u w:val="single"/>
        </w:rPr>
        <w:t>”</w:t>
      </w:r>
      <w:r w:rsidRPr="006A2868">
        <w:rPr>
          <w:rFonts w:hint="eastAsia"/>
        </w:rPr>
        <w:t>；</w:t>
      </w:r>
      <w:r w:rsidRPr="00B35C42">
        <w:rPr>
          <w:rFonts w:hint="eastAsia"/>
        </w:rPr>
        <w:t>刻板印刷</w:t>
      </w:r>
      <w:r>
        <w:rPr>
          <w:rFonts w:hint="eastAsia"/>
        </w:rPr>
        <w:t>术</w:t>
      </w:r>
      <w:r w:rsidRPr="00B35C42">
        <w:rPr>
          <w:rFonts w:ascii="宋体" w:hAnsi="宋体" w:cs="Arial" w:hint="eastAsia"/>
          <w:color w:val="000000"/>
          <w:kern w:val="0"/>
          <w:szCs w:val="21"/>
        </w:rPr>
        <w:t>发</w:t>
      </w:r>
      <w:r>
        <w:rPr>
          <w:rFonts w:ascii="宋体" w:hAnsi="宋体" w:cs="Arial" w:hint="eastAsia"/>
          <w:color w:val="000000"/>
          <w:kern w:val="0"/>
          <w:szCs w:val="21"/>
        </w:rPr>
        <w:t>明之后，</w:t>
      </w:r>
      <w:r w:rsidRPr="006F30AC">
        <w:rPr>
          <w:rFonts w:ascii="宋体" w:hAnsi="宋体" w:cs="Arial" w:hint="eastAsia"/>
          <w:color w:val="000000"/>
          <w:kern w:val="0"/>
          <w:szCs w:val="21"/>
        </w:rPr>
        <w:t>天下书籍遂广</w:t>
      </w:r>
      <w:r>
        <w:rPr>
          <w:rFonts w:ascii="宋体" w:hAnsi="宋体" w:cs="Arial" w:hint="eastAsia"/>
          <w:color w:val="000000"/>
          <w:kern w:val="0"/>
          <w:szCs w:val="21"/>
        </w:rPr>
        <w:t>，但“</w:t>
      </w:r>
      <w:r>
        <w:rPr>
          <w:rFonts w:ascii="宋体" w:hAnsi="宋体" w:hint="eastAsia"/>
          <w:u w:val="single"/>
        </w:rPr>
        <w:t>（</w:t>
      </w:r>
      <w:r>
        <w:rPr>
          <w:rFonts w:ascii="宋体" w:hAnsi="宋体"/>
          <w:u w:val="single"/>
        </w:rPr>
        <w:t>4</w:t>
      </w:r>
      <w:r>
        <w:rPr>
          <w:rFonts w:ascii="宋体" w:hAnsi="宋体" w:hint="eastAsia"/>
          <w:u w:val="single"/>
        </w:rPr>
        <w:t>）</w:t>
      </w:r>
      <w:r>
        <w:rPr>
          <w:rFonts w:hint="eastAsia"/>
        </w:rPr>
        <w:t>”</w:t>
      </w:r>
      <w:r w:rsidRPr="00DA670B">
        <w:rPr>
          <w:rFonts w:hint="eastAsia"/>
        </w:rPr>
        <w:t>。</w:t>
      </w:r>
      <w:r>
        <w:rPr>
          <w:rFonts w:ascii="宋体" w:hAnsi="宋体" w:cs="Arial" w:hint="eastAsia"/>
          <w:color w:val="000000"/>
          <w:kern w:val="0"/>
          <w:szCs w:val="21"/>
        </w:rPr>
        <w:t>（前两空用自己的话回答，后两空用原文回答。）（</w:t>
      </w:r>
      <w:r>
        <w:rPr>
          <w:rFonts w:ascii="宋体" w:hAnsi="宋体" w:cs="Arial"/>
          <w:color w:val="000000"/>
          <w:kern w:val="0"/>
          <w:szCs w:val="21"/>
        </w:rPr>
        <w:t>4</w:t>
      </w:r>
      <w:r>
        <w:rPr>
          <w:rFonts w:ascii="宋体" w:hAnsi="宋体" w:cs="Arial" w:hint="eastAsia"/>
          <w:color w:val="000000"/>
          <w:kern w:val="0"/>
          <w:szCs w:val="21"/>
        </w:rPr>
        <w:t>分）</w:t>
      </w:r>
    </w:p>
    <w:p w:rsidR="001E68D9" w:rsidRPr="005C2611" w:rsidRDefault="001E68D9" w:rsidP="00A409D3">
      <w:pPr>
        <w:spacing w:line="360" w:lineRule="auto"/>
        <w:ind w:leftChars="-50" w:left="31680"/>
        <w:rPr>
          <w:rFonts w:ascii="宋体" w:cs="Arial"/>
          <w:color w:val="000000"/>
          <w:kern w:val="0"/>
          <w:szCs w:val="21"/>
        </w:rPr>
      </w:pPr>
      <w:r w:rsidRPr="00193EC3">
        <w:rPr>
          <w:rFonts w:ascii="宋体" w:hAnsi="宋体" w:cs="宋体" w:hint="eastAsia"/>
          <w:b/>
          <w:color w:val="000000"/>
          <w:szCs w:val="21"/>
        </w:rPr>
        <w:t>三、现代文阅读</w:t>
      </w:r>
      <w:r w:rsidRPr="00193EC3">
        <w:rPr>
          <w:rFonts w:ascii="宋体" w:hAnsi="宋体" w:cs="宋体" w:hint="eastAsia"/>
          <w:bCs/>
          <w:color w:val="000000"/>
          <w:szCs w:val="21"/>
        </w:rPr>
        <w:t>（共</w:t>
      </w:r>
      <w:r w:rsidRPr="00193EC3">
        <w:rPr>
          <w:rFonts w:ascii="宋体" w:hAnsi="宋体" w:cs="宋体"/>
          <w:bCs/>
          <w:color w:val="000000"/>
          <w:szCs w:val="21"/>
        </w:rPr>
        <w:t>3</w:t>
      </w:r>
      <w:r>
        <w:rPr>
          <w:rFonts w:ascii="宋体" w:hAnsi="宋体" w:cs="宋体"/>
          <w:bCs/>
          <w:color w:val="000000"/>
          <w:szCs w:val="21"/>
        </w:rPr>
        <w:t>6</w:t>
      </w:r>
      <w:r w:rsidRPr="00193EC3">
        <w:rPr>
          <w:rFonts w:ascii="宋体" w:hAnsi="宋体" w:cs="宋体" w:hint="eastAsia"/>
          <w:bCs/>
          <w:color w:val="000000"/>
          <w:szCs w:val="21"/>
        </w:rPr>
        <w:t>分）</w:t>
      </w:r>
    </w:p>
    <w:p w:rsidR="001E68D9" w:rsidRPr="00193EC3" w:rsidRDefault="001E68D9" w:rsidP="00B067CB">
      <w:pPr>
        <w:jc w:val="left"/>
        <w:rPr>
          <w:rFonts w:ascii="宋体" w:cs="宋体"/>
          <w:color w:val="000000"/>
          <w:szCs w:val="21"/>
        </w:rPr>
      </w:pPr>
      <w:r w:rsidRPr="00193EC3">
        <w:rPr>
          <w:rFonts w:ascii="宋体" w:hAnsi="宋体" w:cs="宋体" w:hint="eastAsia"/>
          <w:b/>
          <w:bCs/>
          <w:color w:val="000000"/>
          <w:szCs w:val="21"/>
        </w:rPr>
        <w:t>（一）阅读《铁血将军戴安澜》，完成第</w:t>
      </w:r>
      <w:r>
        <w:rPr>
          <w:rFonts w:ascii="宋体" w:hAnsi="宋体" w:cs="宋体"/>
          <w:b/>
          <w:bCs/>
          <w:color w:val="000000"/>
          <w:szCs w:val="21"/>
        </w:rPr>
        <w:t>9-13</w:t>
      </w:r>
      <w:r w:rsidRPr="00193EC3">
        <w:rPr>
          <w:rFonts w:ascii="宋体" w:hAnsi="宋体" w:cs="宋体" w:hint="eastAsia"/>
          <w:b/>
          <w:bCs/>
          <w:color w:val="000000"/>
          <w:szCs w:val="21"/>
        </w:rPr>
        <w:t>题。</w:t>
      </w:r>
      <w:r w:rsidRPr="00193EC3">
        <w:rPr>
          <w:rFonts w:ascii="宋体" w:hAnsi="宋体" w:cs="宋体" w:hint="eastAsia"/>
          <w:color w:val="000000"/>
          <w:szCs w:val="21"/>
        </w:rPr>
        <w:t>（共</w:t>
      </w:r>
      <w:r w:rsidRPr="00193EC3">
        <w:rPr>
          <w:rFonts w:ascii="宋体" w:hAnsi="宋体" w:cs="宋体"/>
          <w:color w:val="000000"/>
          <w:szCs w:val="21"/>
        </w:rPr>
        <w:t>1</w:t>
      </w:r>
      <w:r>
        <w:rPr>
          <w:rFonts w:ascii="宋体" w:hAnsi="宋体" w:cs="宋体"/>
          <w:color w:val="000000"/>
          <w:szCs w:val="21"/>
        </w:rPr>
        <w:t>6</w:t>
      </w:r>
      <w:r w:rsidRPr="00193EC3">
        <w:rPr>
          <w:rFonts w:ascii="宋体" w:hAnsi="宋体" w:cs="宋体" w:hint="eastAsia"/>
          <w:color w:val="000000"/>
          <w:szCs w:val="21"/>
        </w:rPr>
        <w:t>分）</w:t>
      </w:r>
    </w:p>
    <w:p w:rsidR="001E68D9" w:rsidRPr="005C17EA" w:rsidRDefault="001E68D9" w:rsidP="000315AD">
      <w:pPr>
        <w:jc w:val="center"/>
        <w:rPr>
          <w:rFonts w:ascii="楷体" w:eastAsia="楷体" w:hAnsi="楷体"/>
          <w:b/>
          <w:color w:val="000000"/>
        </w:rPr>
      </w:pPr>
      <w:r w:rsidRPr="005C17EA">
        <w:rPr>
          <w:rFonts w:ascii="楷体" w:eastAsia="楷体" w:hAnsi="楷体" w:hint="eastAsia"/>
          <w:b/>
          <w:color w:val="000000"/>
        </w:rPr>
        <w:t>铁血将军戴安澜</w:t>
      </w:r>
    </w:p>
    <w:p w:rsidR="001E68D9" w:rsidRPr="005C17EA" w:rsidRDefault="001E68D9" w:rsidP="00C709DC">
      <w:pPr>
        <w:ind w:firstLine="420"/>
        <w:jc w:val="left"/>
        <w:rPr>
          <w:rFonts w:ascii="楷体" w:eastAsia="楷体" w:hAnsi="楷体"/>
          <w:color w:val="000000"/>
        </w:rPr>
      </w:pPr>
      <w:r w:rsidRPr="005C17EA">
        <w:rPr>
          <w:rFonts w:ascii="楷体" w:eastAsia="楷体" w:hAnsi="楷体" w:hint="eastAsia"/>
          <w:color w:val="000000"/>
        </w:rPr>
        <w:t>①</w:t>
      </w:r>
      <w:r w:rsidRPr="005C17EA">
        <w:rPr>
          <w:rFonts w:ascii="楷体" w:eastAsia="楷体" w:hAnsi="楷体"/>
          <w:color w:val="000000"/>
        </w:rPr>
        <w:t>1942</w:t>
      </w:r>
      <w:r w:rsidRPr="005C17EA">
        <w:rPr>
          <w:rFonts w:ascii="楷体" w:eastAsia="楷体" w:hAnsi="楷体" w:hint="eastAsia"/>
          <w:color w:val="000000"/>
        </w:rPr>
        <w:t>年的一天，陕北延安的一间窑洞里</w:t>
      </w:r>
      <w:r>
        <w:rPr>
          <w:rFonts w:ascii="楷体" w:eastAsia="楷体" w:hAnsi="楷体" w:hint="eastAsia"/>
          <w:color w:val="000000"/>
        </w:rPr>
        <w:t>，中国共产党最高领导人毛泽东惊悉名将陨落的消息，奋笔疾书挽诗一首：“</w:t>
      </w:r>
      <w:r w:rsidRPr="005C17EA">
        <w:rPr>
          <w:rFonts w:ascii="楷体" w:eastAsia="楷体" w:hAnsi="楷体" w:hint="eastAsia"/>
          <w:color w:val="000000"/>
        </w:rPr>
        <w:t>外侮需人御，将军赋采薇。</w:t>
      </w:r>
      <w:r>
        <w:rPr>
          <w:rFonts w:ascii="楷体" w:eastAsia="楷体" w:hAnsi="楷体" w:hint="eastAsia"/>
          <w:color w:val="000000"/>
        </w:rPr>
        <w:t>……”</w:t>
      </w:r>
      <w:r w:rsidRPr="005C17EA">
        <w:rPr>
          <w:rFonts w:ascii="楷体" w:eastAsia="楷体" w:hAnsi="楷体" w:hint="eastAsia"/>
          <w:color w:val="000000"/>
        </w:rPr>
        <w:t>诗里提到的将军，就是刚刚牺牲在抗日战场的国民革命军第</w:t>
      </w:r>
      <w:r w:rsidRPr="005C17EA">
        <w:rPr>
          <w:rFonts w:ascii="楷体" w:eastAsia="楷体" w:hAnsi="楷体"/>
          <w:color w:val="000000"/>
        </w:rPr>
        <w:t>5</w:t>
      </w:r>
      <w:r>
        <w:rPr>
          <w:rFonts w:ascii="楷体" w:eastAsia="楷体" w:hAnsi="楷体" w:hint="eastAsia"/>
          <w:color w:val="000000"/>
        </w:rPr>
        <w:t>军</w:t>
      </w:r>
      <w:r w:rsidRPr="005C17EA">
        <w:rPr>
          <w:rFonts w:ascii="楷体" w:eastAsia="楷体" w:hAnsi="楷体"/>
          <w:color w:val="000000"/>
        </w:rPr>
        <w:t>200</w:t>
      </w:r>
      <w:r w:rsidRPr="005C17EA">
        <w:rPr>
          <w:rFonts w:ascii="楷体" w:eastAsia="楷体" w:hAnsi="楷体" w:hint="eastAsia"/>
          <w:color w:val="000000"/>
        </w:rPr>
        <w:t>师师长戴安澜。</w:t>
      </w:r>
    </w:p>
    <w:p w:rsidR="001E68D9" w:rsidRPr="005C17EA" w:rsidRDefault="001E68D9" w:rsidP="00116A8F">
      <w:pPr>
        <w:rPr>
          <w:rFonts w:ascii="楷体" w:eastAsia="楷体" w:hAnsi="楷体"/>
          <w:color w:val="000000"/>
        </w:rPr>
      </w:pPr>
      <w:r>
        <w:rPr>
          <w:rFonts w:ascii="楷体" w:eastAsia="楷体" w:hAnsi="楷体" w:hint="eastAsia"/>
          <w:color w:val="000000"/>
        </w:rPr>
        <w:t>②</w:t>
      </w:r>
      <w:r w:rsidRPr="005C17EA">
        <w:rPr>
          <w:rFonts w:ascii="楷体" w:eastAsia="楷体" w:hAnsi="楷体" w:hint="eastAsia"/>
          <w:color w:val="000000"/>
        </w:rPr>
        <w:t>将军安徽无为人。少时</w:t>
      </w:r>
      <w:r>
        <w:rPr>
          <w:rFonts w:ascii="楷体" w:eastAsia="楷体" w:hAnsi="楷体" w:hint="eastAsia"/>
          <w:color w:val="000000"/>
        </w:rPr>
        <w:t>勤奋好学，</w:t>
      </w:r>
      <w:r w:rsidRPr="005C17EA">
        <w:rPr>
          <w:rFonts w:ascii="楷体" w:eastAsia="楷体" w:hAnsi="楷体" w:hint="eastAsia"/>
          <w:color w:val="000000"/>
        </w:rPr>
        <w:t>曾师从桐城名士周绍峰，</w:t>
      </w:r>
      <w:r>
        <w:rPr>
          <w:rFonts w:ascii="楷体" w:eastAsia="楷体" w:hAnsi="楷体" w:hint="eastAsia"/>
          <w:color w:val="000000"/>
        </w:rPr>
        <w:t>后又追随</w:t>
      </w:r>
      <w:r w:rsidRPr="005C17EA">
        <w:rPr>
          <w:rFonts w:ascii="楷体" w:eastAsia="楷体" w:hAnsi="楷体" w:hint="eastAsia"/>
          <w:color w:val="000000"/>
        </w:rPr>
        <w:t>教育家陶行知</w:t>
      </w:r>
      <w:r>
        <w:rPr>
          <w:rFonts w:ascii="楷体" w:eastAsia="楷体" w:hAnsi="楷体" w:hint="eastAsia"/>
          <w:color w:val="000000"/>
        </w:rPr>
        <w:t>，</w:t>
      </w:r>
      <w:r w:rsidRPr="005C17EA">
        <w:rPr>
          <w:rFonts w:ascii="楷体" w:eastAsia="楷体" w:hAnsi="楷体" w:hint="eastAsia"/>
          <w:color w:val="000000"/>
        </w:rPr>
        <w:t>深受</w:t>
      </w:r>
      <w:smartTag w:uri="urn:schemas-microsoft-com:office:smarttags" w:element="PersonName">
        <w:smartTagPr>
          <w:attr w:name="ProductID" w:val="陶"/>
        </w:smartTagPr>
        <w:r w:rsidRPr="005C17EA">
          <w:rPr>
            <w:rFonts w:ascii="楷体" w:eastAsia="楷体" w:hAnsi="楷体" w:hint="eastAsia"/>
            <w:color w:val="000000"/>
          </w:rPr>
          <w:t>陶</w:t>
        </w:r>
      </w:smartTag>
      <w:r w:rsidRPr="005C17EA">
        <w:rPr>
          <w:rFonts w:ascii="楷体" w:eastAsia="楷体" w:hAnsi="楷体" w:hint="eastAsia"/>
          <w:color w:val="000000"/>
        </w:rPr>
        <w:t>先生爱护平民思想的影响。</w:t>
      </w:r>
      <w:r w:rsidRPr="005C17EA">
        <w:rPr>
          <w:rFonts w:ascii="楷体" w:eastAsia="楷体" w:hAnsi="楷体"/>
          <w:color w:val="000000"/>
        </w:rPr>
        <w:t>1924</w:t>
      </w:r>
      <w:r w:rsidRPr="005C17EA">
        <w:rPr>
          <w:rFonts w:ascii="楷体" w:eastAsia="楷体" w:hAnsi="楷体" w:hint="eastAsia"/>
          <w:color w:val="000000"/>
        </w:rPr>
        <w:t>年，将军以一介文弱书生报考黄埔军校，</w:t>
      </w:r>
      <w:r>
        <w:rPr>
          <w:rFonts w:ascii="楷体" w:eastAsia="楷体" w:hAnsi="楷体" w:hint="eastAsia"/>
          <w:color w:val="000000"/>
        </w:rPr>
        <w:t>因体能测试不过关未能成功。此时</w:t>
      </w:r>
      <w:r w:rsidRPr="005C17EA">
        <w:rPr>
          <w:rFonts w:ascii="楷体" w:eastAsia="楷体" w:hAnsi="楷体" w:hint="eastAsia"/>
          <w:color w:val="000000"/>
        </w:rPr>
        <w:t>他已立志投笔从戎</w:t>
      </w:r>
      <w:r>
        <w:rPr>
          <w:rFonts w:ascii="楷体" w:eastAsia="楷体" w:hAnsi="楷体" w:hint="eastAsia"/>
          <w:color w:val="000000"/>
        </w:rPr>
        <w:t>，救国救民，遂报名参军锤炼自己，</w:t>
      </w:r>
      <w:r w:rsidRPr="005C17EA">
        <w:rPr>
          <w:rFonts w:ascii="楷体" w:eastAsia="楷体" w:hAnsi="楷体" w:hint="eastAsia"/>
          <w:color w:val="000000"/>
        </w:rPr>
        <w:t>经过</w:t>
      </w:r>
      <w:r>
        <w:rPr>
          <w:rFonts w:ascii="楷体" w:eastAsia="楷体" w:hAnsi="楷体" w:hint="eastAsia"/>
          <w:color w:val="000000"/>
        </w:rPr>
        <w:t>两年</w:t>
      </w:r>
      <w:r w:rsidRPr="005C17EA">
        <w:rPr>
          <w:rFonts w:ascii="楷体" w:eastAsia="楷体" w:hAnsi="楷体" w:hint="eastAsia"/>
          <w:color w:val="000000"/>
        </w:rPr>
        <w:t>严格的军事训练</w:t>
      </w:r>
      <w:r>
        <w:rPr>
          <w:rFonts w:ascii="楷体" w:eastAsia="楷体" w:hAnsi="楷体" w:hint="eastAsia"/>
          <w:color w:val="000000"/>
        </w:rPr>
        <w:t>后</w:t>
      </w:r>
      <w:r w:rsidRPr="005C17EA">
        <w:rPr>
          <w:rFonts w:ascii="楷体" w:eastAsia="楷体" w:hAnsi="楷体" w:hint="eastAsia"/>
          <w:color w:val="000000"/>
        </w:rPr>
        <w:t>再次报考黄埔军校，被顺利录取为第三期学员。</w:t>
      </w:r>
    </w:p>
    <w:p w:rsidR="001E68D9" w:rsidRDefault="001E68D9" w:rsidP="00973AAA">
      <w:pPr>
        <w:ind w:firstLine="420"/>
        <w:rPr>
          <w:rFonts w:ascii="楷体" w:eastAsia="楷体" w:hAnsi="楷体"/>
          <w:color w:val="000000"/>
        </w:rPr>
      </w:pPr>
      <w:r w:rsidRPr="005C17EA">
        <w:rPr>
          <w:rFonts w:ascii="楷体" w:eastAsia="楷体" w:hAnsi="楷体" w:hint="eastAsia"/>
          <w:color w:val="000000"/>
        </w:rPr>
        <w:t>③毕业后，将军经历了</w:t>
      </w:r>
      <w:r>
        <w:rPr>
          <w:rFonts w:ascii="楷体" w:eastAsia="楷体" w:hAnsi="楷体" w:hint="eastAsia"/>
          <w:color w:val="000000"/>
        </w:rPr>
        <w:t>包括</w:t>
      </w:r>
      <w:r w:rsidRPr="005C17EA">
        <w:rPr>
          <w:rFonts w:ascii="楷体" w:eastAsia="楷体" w:hAnsi="楷体" w:hint="eastAsia"/>
          <w:color w:val="000000"/>
        </w:rPr>
        <w:t>台儿庄</w:t>
      </w:r>
      <w:r>
        <w:rPr>
          <w:rFonts w:ascii="楷体" w:eastAsia="楷体" w:hAnsi="楷体" w:hint="eastAsia"/>
          <w:color w:val="000000"/>
        </w:rPr>
        <w:t>战役在内的多次战争，因战功卓著步步晋升。</w:t>
      </w:r>
      <w:r w:rsidRPr="005C17EA">
        <w:rPr>
          <w:rFonts w:ascii="楷体" w:eastAsia="楷体" w:hAnsi="楷体"/>
          <w:color w:val="000000"/>
        </w:rPr>
        <w:t>35</w:t>
      </w:r>
      <w:r w:rsidRPr="005C17EA">
        <w:rPr>
          <w:rFonts w:ascii="楷体" w:eastAsia="楷体" w:hAnsi="楷体" w:hint="eastAsia"/>
          <w:color w:val="000000"/>
        </w:rPr>
        <w:t>岁时</w:t>
      </w:r>
      <w:r>
        <w:rPr>
          <w:rFonts w:ascii="楷体" w:eastAsia="楷体" w:hAnsi="楷体" w:hint="eastAsia"/>
          <w:color w:val="000000"/>
        </w:rPr>
        <w:t>，升</w:t>
      </w:r>
      <w:r w:rsidRPr="005C17EA">
        <w:rPr>
          <w:rFonts w:ascii="楷体" w:eastAsia="楷体" w:hAnsi="楷体" w:hint="eastAsia"/>
          <w:color w:val="000000"/>
        </w:rPr>
        <w:t>任国民革命军第</w:t>
      </w:r>
      <w:r w:rsidRPr="005C17EA">
        <w:rPr>
          <w:rFonts w:ascii="楷体" w:eastAsia="楷体" w:hAnsi="楷体"/>
          <w:color w:val="000000"/>
        </w:rPr>
        <w:t>200</w:t>
      </w:r>
      <w:r w:rsidRPr="005C17EA">
        <w:rPr>
          <w:rFonts w:ascii="楷体" w:eastAsia="楷体" w:hAnsi="楷体" w:hint="eastAsia"/>
          <w:color w:val="000000"/>
        </w:rPr>
        <w:t>师师长，少将军衔。</w:t>
      </w:r>
      <w:r>
        <w:rPr>
          <w:rFonts w:ascii="楷体" w:eastAsia="楷体" w:hAnsi="楷体"/>
          <w:color w:val="000000"/>
        </w:rPr>
        <w:t>200</w:t>
      </w:r>
      <w:r>
        <w:rPr>
          <w:rFonts w:ascii="楷体" w:eastAsia="楷体" w:hAnsi="楷体" w:hint="eastAsia"/>
          <w:color w:val="000000"/>
        </w:rPr>
        <w:t>师是中国第一支机械化部队，为了找到它最适合的战术，将军冲上前线观察日军如何作战，不幸暴露了目标，</w:t>
      </w:r>
      <w:r w:rsidRPr="005C17EA">
        <w:rPr>
          <w:rFonts w:ascii="楷体" w:eastAsia="楷体" w:hAnsi="楷体" w:hint="eastAsia"/>
          <w:color w:val="000000"/>
        </w:rPr>
        <w:t>被日军火力封锁</w:t>
      </w:r>
      <w:r>
        <w:rPr>
          <w:rFonts w:ascii="楷体" w:eastAsia="楷体" w:hAnsi="楷体" w:hint="eastAsia"/>
          <w:color w:val="000000"/>
        </w:rPr>
        <w:t>在掩体内长达两个多小时。其间，他一直</w:t>
      </w:r>
      <w:r w:rsidRPr="005C17EA">
        <w:rPr>
          <w:rFonts w:ascii="楷体" w:eastAsia="楷体" w:hAnsi="楷体" w:hint="eastAsia"/>
          <w:color w:val="000000"/>
        </w:rPr>
        <w:t>静静地趴在那里，细数日军的枪声，最终弄</w:t>
      </w:r>
      <w:r>
        <w:rPr>
          <w:rFonts w:ascii="楷体" w:eastAsia="楷体" w:hAnsi="楷体" w:hint="eastAsia"/>
          <w:color w:val="000000"/>
        </w:rPr>
        <w:t>清</w:t>
      </w:r>
      <w:r w:rsidRPr="005C17EA">
        <w:rPr>
          <w:rFonts w:ascii="楷体" w:eastAsia="楷体" w:hAnsi="楷体" w:hint="eastAsia"/>
          <w:color w:val="000000"/>
        </w:rPr>
        <w:t>了日军的坦克与战车、机枪与步枪是如何协调作战的。</w:t>
      </w:r>
      <w:r>
        <w:rPr>
          <w:rFonts w:ascii="楷体" w:eastAsia="楷体" w:hAnsi="楷体" w:hint="eastAsia"/>
          <w:color w:val="000000"/>
        </w:rPr>
        <w:t>将军不仅胆识过人，战场上身先士卒，还十分有谋略，治军有方。他发明了很多简短有效的战术，</w:t>
      </w:r>
      <w:r w:rsidRPr="005C17EA">
        <w:rPr>
          <w:rFonts w:ascii="楷体" w:eastAsia="楷体" w:hAnsi="楷体" w:hint="eastAsia"/>
          <w:color w:val="000000"/>
        </w:rPr>
        <w:t>制定了严格的军事考核方案</w:t>
      </w:r>
      <w:r>
        <w:rPr>
          <w:rFonts w:ascii="楷体" w:eastAsia="楷体" w:hAnsi="楷体" w:hint="eastAsia"/>
          <w:color w:val="000000"/>
        </w:rPr>
        <w:t>。很快，</w:t>
      </w:r>
      <w:r>
        <w:rPr>
          <w:rFonts w:ascii="楷体" w:eastAsia="楷体" w:hAnsi="楷体"/>
          <w:color w:val="000000"/>
        </w:rPr>
        <w:t>200</w:t>
      </w:r>
      <w:r>
        <w:rPr>
          <w:rFonts w:ascii="楷体" w:eastAsia="楷体" w:hAnsi="楷体" w:hint="eastAsia"/>
          <w:color w:val="000000"/>
        </w:rPr>
        <w:t>师就</w:t>
      </w:r>
      <w:r w:rsidRPr="005C17EA">
        <w:rPr>
          <w:rFonts w:ascii="楷体" w:eastAsia="楷体" w:hAnsi="楷体" w:hint="eastAsia"/>
          <w:color w:val="000000"/>
        </w:rPr>
        <w:t>成为</w:t>
      </w:r>
      <w:r>
        <w:rPr>
          <w:rFonts w:ascii="楷体" w:eastAsia="楷体" w:hAnsi="楷体" w:hint="eastAsia"/>
          <w:color w:val="000000"/>
        </w:rPr>
        <w:t>让日军闻风丧胆的王牌师。</w:t>
      </w:r>
    </w:p>
    <w:p w:rsidR="001E68D9" w:rsidRDefault="001E68D9" w:rsidP="00116A8F">
      <w:pPr>
        <w:ind w:firstLine="420"/>
        <w:rPr>
          <w:rFonts w:ascii="楷体" w:eastAsia="楷体" w:hAnsi="楷体"/>
          <w:color w:val="000000"/>
        </w:rPr>
      </w:pPr>
      <w:r w:rsidRPr="005C17EA">
        <w:rPr>
          <w:rFonts w:ascii="楷体" w:eastAsia="楷体" w:hAnsi="楷体" w:hint="eastAsia"/>
          <w:color w:val="000000"/>
        </w:rPr>
        <w:t>④</w:t>
      </w:r>
      <w:r>
        <w:rPr>
          <w:rFonts w:ascii="楷体" w:eastAsia="楷体" w:hAnsi="楷体"/>
          <w:color w:val="000000"/>
        </w:rPr>
        <w:t>1939</w:t>
      </w:r>
      <w:r>
        <w:rPr>
          <w:rFonts w:ascii="楷体" w:eastAsia="楷体" w:hAnsi="楷体" w:hint="eastAsia"/>
          <w:color w:val="000000"/>
        </w:rPr>
        <w:t>年末，将军奉命镇守广西</w:t>
      </w:r>
      <w:r w:rsidRPr="005C17EA">
        <w:rPr>
          <w:rFonts w:ascii="楷体" w:eastAsia="楷体" w:hAnsi="楷体" w:hint="eastAsia"/>
          <w:color w:val="000000"/>
        </w:rPr>
        <w:t>昆仑关</w:t>
      </w:r>
      <w:r>
        <w:rPr>
          <w:rFonts w:ascii="楷体" w:eastAsia="楷体" w:hAnsi="楷体" w:hint="eastAsia"/>
          <w:color w:val="000000"/>
        </w:rPr>
        <w:t>，昆仑关地势险要，历来为兵家必争之地。当时同盟国支援中国的物资</w:t>
      </w:r>
      <w:r>
        <w:rPr>
          <w:rFonts w:ascii="楷体" w:eastAsia="楷体" w:hAnsi="楷体"/>
          <w:color w:val="000000"/>
        </w:rPr>
        <w:t>85%</w:t>
      </w:r>
      <w:r>
        <w:rPr>
          <w:rFonts w:ascii="楷体" w:eastAsia="楷体" w:hAnsi="楷体" w:hint="eastAsia"/>
          <w:color w:val="000000"/>
        </w:rPr>
        <w:t>都要经过昆仑关运输。因此在日军眼里，昆仑关就是中国的命脉，占领它就切断了中国的补给线。战斗一开始，日军就动用了最精锐的部队，不惜血本想赢，可他们遇到了戴安澜。两天时间里，昆仑关两次易主，战斗极为惨烈。最后，是将军率领将士用大刀劈开漫山遍野的铁丝网，一点点清除日军设下的障碍，以血肉之躯向日军步步逼近，才最终赢得了胜利。</w:t>
      </w:r>
    </w:p>
    <w:p w:rsidR="001E68D9" w:rsidRPr="005C17EA" w:rsidRDefault="001E68D9" w:rsidP="004E24FA">
      <w:pPr>
        <w:ind w:firstLine="420"/>
        <w:rPr>
          <w:rFonts w:ascii="楷体" w:eastAsia="楷体" w:hAnsi="楷体"/>
          <w:color w:val="000000"/>
        </w:rPr>
      </w:pPr>
      <w:r w:rsidRPr="005C17EA">
        <w:rPr>
          <w:rFonts w:ascii="楷体" w:eastAsia="楷体" w:hAnsi="楷体" w:hint="eastAsia"/>
          <w:color w:val="000000"/>
        </w:rPr>
        <w:t>⑤</w:t>
      </w:r>
      <w:r w:rsidRPr="00A6395B">
        <w:rPr>
          <w:rFonts w:ascii="楷体" w:eastAsia="楷体" w:hAnsi="楷体" w:hint="eastAsia"/>
          <w:color w:val="000000"/>
        </w:rPr>
        <w:t>战后，</w:t>
      </w:r>
      <w:r>
        <w:rPr>
          <w:rFonts w:ascii="楷体" w:eastAsia="楷体" w:hAnsi="楷体" w:hint="eastAsia"/>
          <w:color w:val="000000"/>
        </w:rPr>
        <w:t>人们到</w:t>
      </w:r>
      <w:r w:rsidRPr="00A6395B">
        <w:rPr>
          <w:rFonts w:ascii="楷体" w:eastAsia="楷体" w:hAnsi="楷体" w:hint="eastAsia"/>
          <w:color w:val="000000"/>
        </w:rPr>
        <w:t>医院看望受伤的戴安澜，但他却</w:t>
      </w:r>
      <w:r>
        <w:rPr>
          <w:rFonts w:ascii="楷体" w:eastAsia="楷体" w:hAnsi="楷体" w:hint="eastAsia"/>
          <w:color w:val="000000"/>
        </w:rPr>
        <w:t>没</w:t>
      </w:r>
      <w:r w:rsidRPr="00A6395B">
        <w:rPr>
          <w:rFonts w:ascii="楷体" w:eastAsia="楷体" w:hAnsi="楷体" w:hint="eastAsia"/>
          <w:color w:val="000000"/>
        </w:rPr>
        <w:t>把自己的伤放在心上，表示“流血是军人之分，恨不能扬威国外。”而没过多久，机会就来了。</w:t>
      </w:r>
      <w:r w:rsidRPr="005C17EA">
        <w:rPr>
          <w:rFonts w:ascii="楷体" w:eastAsia="楷体" w:hAnsi="楷体"/>
          <w:color w:val="000000"/>
        </w:rPr>
        <w:t>1942</w:t>
      </w:r>
      <w:r w:rsidRPr="005C17EA">
        <w:rPr>
          <w:rFonts w:ascii="楷体" w:eastAsia="楷体" w:hAnsi="楷体" w:hint="eastAsia"/>
          <w:color w:val="000000"/>
        </w:rPr>
        <w:t>年初，为了支援盟军在中印缅战场对日本法西斯的战争，</w:t>
      </w:r>
      <w:r>
        <w:rPr>
          <w:rFonts w:ascii="楷体" w:eastAsia="楷体" w:hAnsi="楷体" w:hint="eastAsia"/>
          <w:color w:val="000000"/>
        </w:rPr>
        <w:t>中</w:t>
      </w:r>
      <w:r w:rsidRPr="005C17EA">
        <w:rPr>
          <w:rFonts w:ascii="楷体" w:eastAsia="楷体" w:hAnsi="楷体" w:hint="eastAsia"/>
          <w:color w:val="000000"/>
        </w:rPr>
        <w:t>国十万远征军挥师入缅</w:t>
      </w:r>
      <w:r>
        <w:rPr>
          <w:rFonts w:ascii="楷体" w:eastAsia="楷体" w:hAnsi="楷体" w:hint="eastAsia"/>
          <w:color w:val="000000"/>
        </w:rPr>
        <w:t>，准备御敌于国门之外。</w:t>
      </w:r>
      <w:r w:rsidRPr="005C17EA">
        <w:rPr>
          <w:rFonts w:ascii="楷体" w:eastAsia="楷体" w:hAnsi="楷体"/>
          <w:color w:val="000000"/>
        </w:rPr>
        <w:t>200</w:t>
      </w:r>
      <w:r w:rsidRPr="005C17EA">
        <w:rPr>
          <w:rFonts w:ascii="楷体" w:eastAsia="楷体" w:hAnsi="楷体" w:hint="eastAsia"/>
          <w:color w:val="000000"/>
        </w:rPr>
        <w:t>师</w:t>
      </w:r>
      <w:r>
        <w:rPr>
          <w:rFonts w:ascii="楷体" w:eastAsia="楷体" w:hAnsi="楷体" w:hint="eastAsia"/>
          <w:color w:val="000000"/>
        </w:rPr>
        <w:t>作为先头部队进驻缅甸同古。同古是南缅平原上的一座小城，战略地位十分重要，可它既无天险可守，又缺乏防御工事。</w:t>
      </w:r>
      <w:r w:rsidRPr="005C17EA">
        <w:rPr>
          <w:rFonts w:ascii="楷体" w:eastAsia="楷体" w:hAnsi="楷体" w:hint="eastAsia"/>
          <w:color w:val="000000"/>
        </w:rPr>
        <w:t>强敌当前，</w:t>
      </w:r>
      <w:r>
        <w:rPr>
          <w:rFonts w:ascii="楷体" w:eastAsia="楷体" w:hAnsi="楷体" w:hint="eastAsia"/>
          <w:color w:val="000000"/>
        </w:rPr>
        <w:t>将军带领军队日夜抢修，积极布防。</w:t>
      </w:r>
    </w:p>
    <w:p w:rsidR="001E68D9" w:rsidRDefault="001E68D9" w:rsidP="001F0C88">
      <w:pPr>
        <w:ind w:firstLine="420"/>
        <w:rPr>
          <w:rFonts w:ascii="楷体" w:eastAsia="楷体" w:hAnsi="楷体"/>
          <w:color w:val="000000"/>
        </w:rPr>
      </w:pPr>
      <w:r>
        <w:rPr>
          <w:rFonts w:ascii="楷体" w:eastAsia="楷体" w:hAnsi="楷体" w:hint="eastAsia"/>
          <w:color w:val="000000"/>
        </w:rPr>
        <w:t>⑥很快，</w:t>
      </w:r>
      <w:r>
        <w:rPr>
          <w:rFonts w:ascii="楷体" w:eastAsia="楷体" w:hAnsi="楷体"/>
          <w:color w:val="000000"/>
        </w:rPr>
        <w:t>200</w:t>
      </w:r>
      <w:r>
        <w:rPr>
          <w:rFonts w:ascii="楷体" w:eastAsia="楷体" w:hAnsi="楷体" w:hint="eastAsia"/>
          <w:color w:val="000000"/>
        </w:rPr>
        <w:t>师就与日军在同古城外交火了。</w:t>
      </w:r>
      <w:r w:rsidRPr="005C17EA">
        <w:rPr>
          <w:rFonts w:ascii="楷体" w:eastAsia="楷体" w:hAnsi="楷体" w:hint="eastAsia"/>
          <w:color w:val="000000"/>
        </w:rPr>
        <w:t>战斗一开始就极为惨烈</w:t>
      </w:r>
      <w:r>
        <w:rPr>
          <w:rFonts w:ascii="楷体" w:eastAsia="楷体" w:hAnsi="楷体" w:hint="eastAsia"/>
          <w:color w:val="000000"/>
        </w:rPr>
        <w:t>，</w:t>
      </w:r>
      <w:r w:rsidRPr="005C17EA">
        <w:rPr>
          <w:rFonts w:ascii="楷体" w:eastAsia="楷体" w:hAnsi="楷体" w:hint="eastAsia"/>
          <w:color w:val="000000"/>
        </w:rPr>
        <w:t>日军动用数倍于</w:t>
      </w:r>
      <w:r w:rsidRPr="005C17EA">
        <w:rPr>
          <w:rFonts w:ascii="楷体" w:eastAsia="楷体" w:hAnsi="楷体"/>
          <w:color w:val="000000"/>
        </w:rPr>
        <w:t>200</w:t>
      </w:r>
      <w:r w:rsidRPr="005C17EA">
        <w:rPr>
          <w:rFonts w:ascii="楷体" w:eastAsia="楷体" w:hAnsi="楷体" w:hint="eastAsia"/>
          <w:color w:val="000000"/>
        </w:rPr>
        <w:t>师的兵力，对同古城展开了疯狂的进攻。上有飞机轮番轰炸，下有重炮持续猛击，阵地被炸成一片火海。将军</w:t>
      </w:r>
      <w:r>
        <w:rPr>
          <w:rFonts w:ascii="楷体" w:eastAsia="楷体" w:hAnsi="楷体" w:hint="eastAsia"/>
          <w:color w:val="000000"/>
        </w:rPr>
        <w:t>始终</w:t>
      </w:r>
      <w:r w:rsidRPr="005C17EA">
        <w:rPr>
          <w:rFonts w:ascii="楷体" w:eastAsia="楷体" w:hAnsi="楷体" w:hint="eastAsia"/>
          <w:color w:val="000000"/>
        </w:rPr>
        <w:t>屹立</w:t>
      </w:r>
      <w:r>
        <w:rPr>
          <w:rFonts w:ascii="楷体" w:eastAsia="楷体" w:hAnsi="楷体" w:hint="eastAsia"/>
          <w:color w:val="000000"/>
        </w:rPr>
        <w:t>在阵地上，从容自若地指挥部队利用抢修好的坑道式掩蔽所灵活</w:t>
      </w:r>
      <w:r w:rsidRPr="005C17EA">
        <w:rPr>
          <w:rFonts w:ascii="楷体" w:eastAsia="楷体" w:hAnsi="楷体" w:hint="eastAsia"/>
          <w:color w:val="000000"/>
        </w:rPr>
        <w:t>地阻击敌人。鬼子炮轰，就钻入坑道；</w:t>
      </w:r>
      <w:r>
        <w:rPr>
          <w:rFonts w:ascii="楷体" w:eastAsia="楷体" w:hAnsi="楷体" w:hint="eastAsia"/>
          <w:color w:val="000000"/>
        </w:rPr>
        <w:t>鬼子步兵进攻</w:t>
      </w:r>
      <w:r w:rsidRPr="005C17EA">
        <w:rPr>
          <w:rFonts w:ascii="楷体" w:eastAsia="楷体" w:hAnsi="楷体" w:hint="eastAsia"/>
          <w:color w:val="000000"/>
        </w:rPr>
        <w:t>，便从坑道杀出，杀得鬼子人</w:t>
      </w:r>
      <w:r>
        <w:rPr>
          <w:rFonts w:ascii="楷体" w:eastAsia="楷体" w:hAnsi="楷体" w:hint="eastAsia"/>
          <w:color w:val="000000"/>
        </w:rPr>
        <w:t>仰马翻。鬼子退入丛林</w:t>
      </w:r>
      <w:r w:rsidRPr="005C17EA">
        <w:rPr>
          <w:rFonts w:ascii="楷体" w:eastAsia="楷体" w:hAnsi="楷体" w:hint="eastAsia"/>
          <w:color w:val="000000"/>
        </w:rPr>
        <w:t>，就发射</w:t>
      </w:r>
      <w:r>
        <w:rPr>
          <w:rFonts w:ascii="楷体" w:eastAsia="楷体" w:hAnsi="楷体" w:hint="eastAsia"/>
          <w:color w:val="000000"/>
        </w:rPr>
        <w:t>燃烧弹，烧得他们哭爹叫娘；鬼子开动坦克攻击，就用</w:t>
      </w:r>
      <w:r w:rsidRPr="005C17EA">
        <w:rPr>
          <w:rFonts w:ascii="楷体" w:eastAsia="楷体" w:hAnsi="楷体" w:hint="eastAsia"/>
          <w:color w:val="000000"/>
        </w:rPr>
        <w:t>手榴弹炸毁坦克</w:t>
      </w:r>
      <w:r>
        <w:rPr>
          <w:rFonts w:ascii="楷体" w:eastAsia="楷体" w:hAnsi="楷体" w:hint="eastAsia"/>
          <w:color w:val="000000"/>
        </w:rPr>
        <w:t>。</w:t>
      </w:r>
      <w:r w:rsidRPr="005C17EA">
        <w:rPr>
          <w:rFonts w:ascii="楷体" w:eastAsia="楷体" w:hAnsi="楷体" w:hint="eastAsia"/>
          <w:color w:val="000000"/>
        </w:rPr>
        <w:t>战斗</w:t>
      </w:r>
      <w:r>
        <w:rPr>
          <w:rFonts w:ascii="楷体" w:eastAsia="楷体" w:hAnsi="楷体" w:hint="eastAsia"/>
          <w:color w:val="000000"/>
        </w:rPr>
        <w:t>进入</w:t>
      </w:r>
      <w:r w:rsidRPr="005C17EA">
        <w:rPr>
          <w:rFonts w:ascii="楷体" w:eastAsia="楷体" w:hAnsi="楷体" w:hint="eastAsia"/>
          <w:color w:val="000000"/>
        </w:rPr>
        <w:t>白热化</w:t>
      </w:r>
      <w:r>
        <w:rPr>
          <w:rFonts w:ascii="楷体" w:eastAsia="楷体" w:hAnsi="楷体" w:hint="eastAsia"/>
          <w:color w:val="000000"/>
        </w:rPr>
        <w:t>阶段</w:t>
      </w:r>
      <w:r w:rsidRPr="005C17EA">
        <w:rPr>
          <w:rFonts w:ascii="楷体" w:eastAsia="楷体" w:hAnsi="楷体" w:hint="eastAsia"/>
          <w:color w:val="000000"/>
        </w:rPr>
        <w:t>，日</w:t>
      </w:r>
      <w:r>
        <w:rPr>
          <w:rFonts w:ascii="楷体" w:eastAsia="楷体" w:hAnsi="楷体" w:hint="eastAsia"/>
          <w:color w:val="000000"/>
        </w:rPr>
        <w:t>军的进攻越来越猛烈。在军官会议上，将军缓缓站起，用</w:t>
      </w:r>
      <w:r w:rsidRPr="005C17EA">
        <w:rPr>
          <w:rFonts w:ascii="楷体" w:eastAsia="楷体" w:hAnsi="楷体" w:hint="eastAsia"/>
          <w:color w:val="000000"/>
        </w:rPr>
        <w:t>凝重而略带沙哑的声音立下遗言：“余奉命固守同古，余战死，以副师长代理；副师长战死，参谋长代理……”将</w:t>
      </w:r>
      <w:r>
        <w:rPr>
          <w:rFonts w:ascii="楷体" w:eastAsia="楷体" w:hAnsi="楷体" w:hint="eastAsia"/>
          <w:color w:val="000000"/>
        </w:rPr>
        <w:t>有必死之心，士无贪生之念，</w:t>
      </w:r>
      <w:r w:rsidRPr="005C17EA">
        <w:rPr>
          <w:rFonts w:ascii="楷体" w:eastAsia="楷体" w:hAnsi="楷体" w:hint="eastAsia"/>
          <w:color w:val="000000"/>
        </w:rPr>
        <w:t>全军士气大振。</w:t>
      </w:r>
      <w:r w:rsidRPr="00B94C4D">
        <w:rPr>
          <w:rFonts w:ascii="楷体" w:eastAsia="楷体" w:hAnsi="楷体" w:hint="eastAsia"/>
          <w:color w:val="000000"/>
        </w:rPr>
        <w:t>随后的战斗中，</w:t>
      </w:r>
      <w:r w:rsidRPr="00B94C4D">
        <w:rPr>
          <w:rFonts w:ascii="楷体" w:eastAsia="楷体" w:hAnsi="楷体"/>
          <w:color w:val="000000"/>
        </w:rPr>
        <w:t>200</w:t>
      </w:r>
      <w:r w:rsidRPr="00B94C4D">
        <w:rPr>
          <w:rFonts w:ascii="楷体" w:eastAsia="楷体" w:hAnsi="楷体" w:hint="eastAsia"/>
          <w:color w:val="000000"/>
        </w:rPr>
        <w:t>师英勇地与敌人进行过白刃战，机智地应对过敌人的毒气</w:t>
      </w:r>
      <w:r>
        <w:rPr>
          <w:rFonts w:ascii="楷体" w:eastAsia="楷体" w:hAnsi="楷体" w:hint="eastAsia"/>
          <w:color w:val="000000"/>
        </w:rPr>
        <w:t>弹，</w:t>
      </w:r>
      <w:r w:rsidRPr="00B94C4D">
        <w:rPr>
          <w:rFonts w:ascii="楷体" w:eastAsia="楷体" w:hAnsi="楷体" w:hint="eastAsia"/>
          <w:color w:val="000000"/>
        </w:rPr>
        <w:t>顽强地与敌人展开了周旋</w:t>
      </w:r>
      <w:r>
        <w:rPr>
          <w:rFonts w:ascii="楷体" w:eastAsia="楷体" w:hAnsi="楷体" w:hint="eastAsia"/>
          <w:color w:val="000000"/>
        </w:rPr>
        <w:t>。</w:t>
      </w:r>
      <w:r w:rsidRPr="00B94C4D">
        <w:rPr>
          <w:rFonts w:ascii="楷体" w:eastAsia="楷体" w:hAnsi="楷体" w:hint="eastAsia"/>
          <w:color w:val="000000"/>
        </w:rPr>
        <w:t>最终，日军血流成河</w:t>
      </w:r>
      <w:r w:rsidRPr="00B94C4D">
        <w:rPr>
          <w:rFonts w:ascii="楷体" w:eastAsia="楷体" w:hAnsi="楷体"/>
          <w:color w:val="000000"/>
        </w:rPr>
        <w:t>,</w:t>
      </w:r>
      <w:r>
        <w:rPr>
          <w:rFonts w:ascii="楷体" w:eastAsia="楷体" w:hAnsi="楷体" w:hint="eastAsia"/>
          <w:color w:val="000000"/>
        </w:rPr>
        <w:t>尸横</w:t>
      </w:r>
      <w:r w:rsidRPr="00B94C4D">
        <w:rPr>
          <w:rFonts w:ascii="楷体" w:eastAsia="楷体" w:hAnsi="楷体" w:hint="eastAsia"/>
          <w:color w:val="000000"/>
        </w:rPr>
        <w:t>遍野，同古城安如磐石。</w:t>
      </w:r>
    </w:p>
    <w:p w:rsidR="001E68D9" w:rsidRDefault="001E68D9" w:rsidP="001F0C88">
      <w:pPr>
        <w:ind w:firstLine="420"/>
        <w:rPr>
          <w:rFonts w:ascii="楷体" w:eastAsia="楷体" w:hAnsi="楷体"/>
          <w:color w:val="000000"/>
        </w:rPr>
      </w:pPr>
      <w:r w:rsidRPr="005C17EA">
        <w:rPr>
          <w:rFonts w:ascii="楷体" w:eastAsia="楷体" w:hAnsi="楷体" w:hint="eastAsia"/>
          <w:color w:val="000000"/>
        </w:rPr>
        <w:t>⑦</w:t>
      </w:r>
      <w:r w:rsidRPr="001A5A4B">
        <w:rPr>
          <w:rFonts w:ascii="楷体" w:eastAsia="楷体" w:hAnsi="楷体" w:hint="eastAsia"/>
          <w:color w:val="000000"/>
        </w:rPr>
        <w:t>同古之战，</w:t>
      </w:r>
      <w:r w:rsidRPr="001A5A4B">
        <w:rPr>
          <w:rFonts w:ascii="楷体" w:eastAsia="楷体" w:hAnsi="楷体"/>
          <w:color w:val="000000"/>
        </w:rPr>
        <w:t>200</w:t>
      </w:r>
      <w:r w:rsidRPr="001A5A4B">
        <w:rPr>
          <w:rFonts w:ascii="楷体" w:eastAsia="楷体" w:hAnsi="楷体" w:hint="eastAsia"/>
          <w:color w:val="000000"/>
        </w:rPr>
        <w:t>师</w:t>
      </w:r>
      <w:r>
        <w:rPr>
          <w:rFonts w:ascii="楷体" w:eastAsia="楷体" w:hAnsi="楷体" w:hint="eastAsia"/>
          <w:color w:val="000000"/>
        </w:rPr>
        <w:t>以罕见的勇气和智慧阻击</w:t>
      </w:r>
      <w:r w:rsidRPr="001A5A4B">
        <w:rPr>
          <w:rFonts w:ascii="楷体" w:eastAsia="楷体" w:hAnsi="楷体" w:hint="eastAsia"/>
          <w:color w:val="000000"/>
        </w:rPr>
        <w:t>了数倍于己的日军精锐部队，战果震惊世界。英、美各国均大幅报道了将军的英雄事迹和伟大壮举</w:t>
      </w:r>
      <w:r>
        <w:rPr>
          <w:rFonts w:ascii="楷体" w:eastAsia="楷体" w:hAnsi="楷体" w:hint="eastAsia"/>
          <w:color w:val="000000"/>
        </w:rPr>
        <w:t>，中国军队赢得了国际声誉。</w:t>
      </w:r>
      <w:r w:rsidRPr="001A5A4B">
        <w:rPr>
          <w:rFonts w:ascii="楷体" w:eastAsia="楷体" w:hAnsi="楷体" w:hint="eastAsia"/>
          <w:color w:val="000000"/>
        </w:rPr>
        <w:t>然而，形势对于孤军作战的</w:t>
      </w:r>
      <w:r w:rsidRPr="001A5A4B">
        <w:rPr>
          <w:rFonts w:ascii="楷体" w:eastAsia="楷体" w:hAnsi="楷体"/>
          <w:color w:val="000000"/>
        </w:rPr>
        <w:t>200</w:t>
      </w:r>
      <w:r w:rsidRPr="001A5A4B">
        <w:rPr>
          <w:rFonts w:ascii="楷体" w:eastAsia="楷体" w:hAnsi="楷体" w:hint="eastAsia"/>
          <w:color w:val="000000"/>
        </w:rPr>
        <w:t>师</w:t>
      </w:r>
      <w:r>
        <w:rPr>
          <w:rFonts w:ascii="楷体" w:eastAsia="楷体" w:hAnsi="楷体" w:hint="eastAsia"/>
          <w:color w:val="000000"/>
        </w:rPr>
        <w:t>来说，</w:t>
      </w:r>
      <w:r w:rsidRPr="001A5A4B">
        <w:rPr>
          <w:rFonts w:ascii="楷体" w:eastAsia="楷体" w:hAnsi="楷体" w:hint="eastAsia"/>
          <w:color w:val="000000"/>
        </w:rPr>
        <w:t>正</w:t>
      </w:r>
      <w:r>
        <w:rPr>
          <w:rFonts w:ascii="楷体" w:eastAsia="楷体" w:hAnsi="楷体" w:hint="eastAsia"/>
          <w:color w:val="000000"/>
        </w:rPr>
        <w:t>变得</w:t>
      </w:r>
      <w:r w:rsidRPr="001A5A4B">
        <w:rPr>
          <w:rFonts w:ascii="楷体" w:eastAsia="楷体" w:hAnsi="楷体" w:hint="eastAsia"/>
          <w:color w:val="000000"/>
        </w:rPr>
        <w:t>越来越严峻</w:t>
      </w:r>
      <w:r>
        <w:rPr>
          <w:rFonts w:ascii="楷体" w:eastAsia="楷体" w:hAnsi="楷体" w:hint="eastAsia"/>
          <w:color w:val="000000"/>
        </w:rPr>
        <w:t>：</w:t>
      </w:r>
      <w:r w:rsidRPr="001A5A4B">
        <w:rPr>
          <w:rFonts w:ascii="楷体" w:eastAsia="楷体" w:hAnsi="楷体" w:hint="eastAsia"/>
          <w:color w:val="000000"/>
        </w:rPr>
        <w:t>援兵被阻，供应断绝，官兵精疲力竭……</w:t>
      </w:r>
      <w:r>
        <w:rPr>
          <w:rFonts w:ascii="楷体" w:eastAsia="楷体" w:hAnsi="楷体" w:hint="eastAsia"/>
          <w:color w:val="000000"/>
        </w:rPr>
        <w:t>激战</w:t>
      </w:r>
      <w:r w:rsidRPr="001A5A4B">
        <w:rPr>
          <w:rFonts w:ascii="楷体" w:eastAsia="楷体" w:hAnsi="楷体"/>
          <w:color w:val="000000"/>
        </w:rPr>
        <w:t>12</w:t>
      </w:r>
      <w:r>
        <w:rPr>
          <w:rFonts w:ascii="楷体" w:eastAsia="楷体" w:hAnsi="楷体" w:hint="eastAsia"/>
          <w:color w:val="000000"/>
        </w:rPr>
        <w:t>天之后，将军不得不</w:t>
      </w:r>
      <w:r w:rsidRPr="001A5A4B">
        <w:rPr>
          <w:rFonts w:ascii="楷体" w:eastAsia="楷体" w:hAnsi="楷体" w:hint="eastAsia"/>
          <w:color w:val="000000"/>
        </w:rPr>
        <w:t>率部突出重围，留给日军一座空城。</w:t>
      </w:r>
      <w:r>
        <w:rPr>
          <w:rFonts w:ascii="楷体" w:eastAsia="楷体" w:hAnsi="楷体" w:hint="eastAsia"/>
          <w:color w:val="000000"/>
        </w:rPr>
        <w:t>随后</w:t>
      </w:r>
      <w:r w:rsidRPr="001A5A4B">
        <w:rPr>
          <w:rFonts w:ascii="楷体" w:eastAsia="楷体" w:hAnsi="楷体" w:hint="eastAsia"/>
          <w:color w:val="000000"/>
        </w:rPr>
        <w:t>，将军</w:t>
      </w:r>
      <w:r>
        <w:rPr>
          <w:rFonts w:ascii="楷体" w:eastAsia="楷体" w:hAnsi="楷体" w:hint="eastAsia"/>
          <w:color w:val="000000"/>
        </w:rPr>
        <w:t>奉命顺利收复了另一战略要冲</w:t>
      </w:r>
      <w:r w:rsidRPr="001A5A4B">
        <w:rPr>
          <w:rFonts w:ascii="楷体" w:eastAsia="楷体" w:hAnsi="楷体" w:hint="eastAsia"/>
          <w:color w:val="000000"/>
        </w:rPr>
        <w:t>棠吉</w:t>
      </w:r>
      <w:r>
        <w:rPr>
          <w:rFonts w:ascii="楷体" w:eastAsia="楷体" w:hAnsi="楷体" w:hint="eastAsia"/>
          <w:color w:val="000000"/>
        </w:rPr>
        <w:t>，但日军也已追上来并迂回到</w:t>
      </w:r>
      <w:r>
        <w:rPr>
          <w:rFonts w:ascii="楷体" w:eastAsia="楷体" w:hAnsi="楷体"/>
          <w:color w:val="000000"/>
        </w:rPr>
        <w:t>200</w:t>
      </w:r>
      <w:r>
        <w:rPr>
          <w:rFonts w:ascii="楷体" w:eastAsia="楷体" w:hAnsi="楷体" w:hint="eastAsia"/>
          <w:color w:val="000000"/>
        </w:rPr>
        <w:t>师后方，切断了将军的退路。</w:t>
      </w:r>
    </w:p>
    <w:p w:rsidR="001E68D9" w:rsidRPr="003D6F99" w:rsidRDefault="001E68D9" w:rsidP="003D6F99">
      <w:pPr>
        <w:ind w:firstLine="420"/>
        <w:rPr>
          <w:rFonts w:ascii="楷体" w:eastAsia="楷体" w:hAnsi="楷体"/>
          <w:color w:val="000000"/>
        </w:rPr>
      </w:pPr>
      <w:r w:rsidRPr="005C17EA">
        <w:rPr>
          <w:rFonts w:ascii="楷体" w:eastAsia="楷体" w:hAnsi="楷体" w:hint="eastAsia"/>
          <w:color w:val="000000"/>
        </w:rPr>
        <w:t>⑧</w:t>
      </w:r>
      <w:r>
        <w:rPr>
          <w:rFonts w:ascii="楷体" w:eastAsia="楷体" w:hAnsi="楷体" w:hint="eastAsia"/>
          <w:color w:val="000000"/>
        </w:rPr>
        <w:t>此时，</w:t>
      </w:r>
      <w:r>
        <w:rPr>
          <w:rFonts w:ascii="楷体" w:eastAsia="楷体" w:hAnsi="楷体"/>
          <w:color w:val="000000"/>
        </w:rPr>
        <w:t>200</w:t>
      </w:r>
      <w:r>
        <w:rPr>
          <w:rFonts w:ascii="楷体" w:eastAsia="楷体" w:hAnsi="楷体" w:hint="eastAsia"/>
          <w:color w:val="000000"/>
        </w:rPr>
        <w:t>师要么以难民身份进入印度，要么冲破日军的五道封锁线回国。将军断然拒绝了前者，他说：“我生为中华军人，死为中华雄鬼，宁愿与日寇战死，决不苟且偷生”。</w:t>
      </w:r>
      <w:r w:rsidRPr="001A5A4B">
        <w:rPr>
          <w:rFonts w:ascii="楷体" w:eastAsia="楷体" w:hAnsi="楷体" w:hint="eastAsia"/>
          <w:color w:val="000000"/>
        </w:rPr>
        <w:t>将军</w:t>
      </w:r>
      <w:r>
        <w:rPr>
          <w:rFonts w:ascii="楷体" w:eastAsia="楷体" w:hAnsi="楷体" w:hint="eastAsia"/>
          <w:color w:val="000000"/>
        </w:rPr>
        <w:t>率领</w:t>
      </w:r>
      <w:r w:rsidRPr="001A5A4B">
        <w:rPr>
          <w:rFonts w:ascii="楷体" w:eastAsia="楷体" w:hAnsi="楷体" w:hint="eastAsia"/>
          <w:color w:val="000000"/>
        </w:rPr>
        <w:t>仅存的</w:t>
      </w:r>
      <w:r w:rsidRPr="00CC2A3B">
        <w:rPr>
          <w:rFonts w:ascii="楷体" w:eastAsia="楷体" w:hAnsi="楷体"/>
          <w:color w:val="000000"/>
        </w:rPr>
        <w:t>6000</w:t>
      </w:r>
      <w:r>
        <w:rPr>
          <w:rFonts w:ascii="楷体" w:eastAsia="楷体" w:hAnsi="楷体" w:hint="eastAsia"/>
          <w:color w:val="000000"/>
        </w:rPr>
        <w:t>余</w:t>
      </w:r>
      <w:r w:rsidRPr="00CC2A3B">
        <w:rPr>
          <w:rFonts w:ascii="楷体" w:eastAsia="楷体" w:hAnsi="楷体" w:hint="eastAsia"/>
          <w:color w:val="000000"/>
        </w:rPr>
        <w:t>名</w:t>
      </w:r>
      <w:r w:rsidRPr="001A5A4B">
        <w:rPr>
          <w:rFonts w:ascii="楷体" w:eastAsia="楷体" w:hAnsi="楷体" w:hint="eastAsia"/>
          <w:color w:val="000000"/>
        </w:rPr>
        <w:t>官兵进入缅北野人山，</w:t>
      </w:r>
      <w:r>
        <w:rPr>
          <w:rFonts w:ascii="楷体" w:eastAsia="楷体" w:hAnsi="楷体" w:hint="eastAsia"/>
          <w:color w:val="000000"/>
        </w:rPr>
        <w:t>他要带着将士们回家，回中国。不幸的是，</w:t>
      </w:r>
      <w:r w:rsidRPr="001A5A4B">
        <w:rPr>
          <w:rFonts w:ascii="楷体" w:eastAsia="楷体" w:hAnsi="楷体" w:hint="eastAsia"/>
          <w:color w:val="000000"/>
        </w:rPr>
        <w:t>在冲过最后一道封锁线时</w:t>
      </w:r>
      <w:r>
        <w:rPr>
          <w:rFonts w:ascii="楷体" w:eastAsia="楷体" w:hAnsi="楷体" w:hint="eastAsia"/>
          <w:color w:val="000000"/>
        </w:rPr>
        <w:t>，将军</w:t>
      </w:r>
      <w:r w:rsidRPr="001A5A4B">
        <w:rPr>
          <w:rFonts w:ascii="楷体" w:eastAsia="楷体" w:hAnsi="楷体" w:hint="eastAsia"/>
          <w:color w:val="000000"/>
        </w:rPr>
        <w:t>身负重伤。此时，部队缺医少药，断粮断炊，缅甸又正在雨季，将军的伤势迅速恶化。</w:t>
      </w:r>
      <w:smartTag w:uri="urn:schemas-microsoft-com:office:smarttags" w:element="chsdate">
        <w:smartTagPr>
          <w:attr w:name="IsROCDate" w:val="False"/>
          <w:attr w:name="IsLunarDate" w:val="False"/>
          <w:attr w:name="Day" w:val="26"/>
          <w:attr w:name="Month" w:val="5"/>
          <w:attr w:name="Year" w:val="1942"/>
        </w:smartTagPr>
        <w:r w:rsidRPr="001A5A4B">
          <w:rPr>
            <w:rFonts w:ascii="楷体" w:eastAsia="楷体" w:hAnsi="楷体"/>
            <w:color w:val="000000"/>
          </w:rPr>
          <w:t>1942</w:t>
        </w:r>
        <w:r w:rsidRPr="001A5A4B">
          <w:rPr>
            <w:rFonts w:ascii="楷体" w:eastAsia="楷体" w:hAnsi="楷体" w:hint="eastAsia"/>
            <w:color w:val="000000"/>
          </w:rPr>
          <w:t>年</w:t>
        </w:r>
        <w:r w:rsidRPr="001A5A4B">
          <w:rPr>
            <w:rFonts w:ascii="楷体" w:eastAsia="楷体" w:hAnsi="楷体"/>
            <w:color w:val="000000"/>
          </w:rPr>
          <w:t>5</w:t>
        </w:r>
        <w:r w:rsidRPr="001A5A4B">
          <w:rPr>
            <w:rFonts w:ascii="楷体" w:eastAsia="楷体" w:hAnsi="楷体" w:hint="eastAsia"/>
            <w:color w:val="000000"/>
          </w:rPr>
          <w:t>月</w:t>
        </w:r>
        <w:r w:rsidRPr="001A5A4B">
          <w:rPr>
            <w:rFonts w:ascii="楷体" w:eastAsia="楷体" w:hAnsi="楷体"/>
            <w:color w:val="000000"/>
          </w:rPr>
          <w:t>26</w:t>
        </w:r>
        <w:r>
          <w:rPr>
            <w:rFonts w:ascii="楷体" w:eastAsia="楷体" w:hAnsi="楷体" w:hint="eastAsia"/>
            <w:color w:val="000000"/>
          </w:rPr>
          <w:t>日凌晨</w:t>
        </w:r>
      </w:smartTag>
      <w:r>
        <w:rPr>
          <w:rFonts w:ascii="楷体" w:eastAsia="楷体" w:hAnsi="楷体" w:hint="eastAsia"/>
          <w:color w:val="000000"/>
        </w:rPr>
        <w:t>，</w:t>
      </w:r>
      <w:r w:rsidRPr="001A5A4B">
        <w:rPr>
          <w:rFonts w:ascii="楷体" w:eastAsia="楷体" w:hAnsi="楷体" w:hint="eastAsia"/>
          <w:color w:val="000000"/>
        </w:rPr>
        <w:t>将军吩咐部下为他换装整容。此时，苍穹寂寥，月暗星稀，唯北斗星依稀可辨。将军遥望天际，久久不语，眼</w:t>
      </w:r>
      <w:r>
        <w:rPr>
          <w:rFonts w:ascii="楷体" w:eastAsia="楷体" w:hAnsi="楷体" w:hint="eastAsia"/>
          <w:color w:val="000000"/>
        </w:rPr>
        <w:t>角</w:t>
      </w:r>
      <w:r w:rsidRPr="001A5A4B">
        <w:rPr>
          <w:rFonts w:ascii="楷体" w:eastAsia="楷体" w:hAnsi="楷体" w:hint="eastAsia"/>
          <w:color w:val="000000"/>
        </w:rPr>
        <w:t>涌出一颗大大的泪珠……下午，将军的心脏停止了跳动。临终前将军已不能言，只是用手指向北方</w:t>
      </w:r>
      <w:r w:rsidRPr="001A5A4B">
        <w:rPr>
          <w:rFonts w:ascii="楷体" w:eastAsia="楷体" w:hAnsi="楷体"/>
          <w:color w:val="000000"/>
        </w:rPr>
        <w:t>——</w:t>
      </w:r>
      <w:r w:rsidRPr="001A5A4B">
        <w:rPr>
          <w:rFonts w:ascii="楷体" w:eastAsia="楷体" w:hAnsi="楷体" w:hint="eastAsia"/>
          <w:color w:val="000000"/>
        </w:rPr>
        <w:t>祖国的方向。一代名将就此陨落，风云为之变色，山河与之同悲！斯时，将军英年</w:t>
      </w:r>
      <w:r w:rsidRPr="001A5A4B">
        <w:rPr>
          <w:rFonts w:ascii="楷体" w:eastAsia="楷体" w:hAnsi="楷体"/>
          <w:color w:val="000000"/>
        </w:rPr>
        <w:t>38</w:t>
      </w:r>
      <w:r w:rsidRPr="001A5A4B">
        <w:rPr>
          <w:rFonts w:ascii="楷体" w:eastAsia="楷体" w:hAnsi="楷体" w:hint="eastAsia"/>
          <w:color w:val="000000"/>
        </w:rPr>
        <w:t>岁。</w:t>
      </w:r>
    </w:p>
    <w:p w:rsidR="001E68D9" w:rsidRPr="00F94563" w:rsidRDefault="001E68D9" w:rsidP="00116A8F">
      <w:pPr>
        <w:rPr>
          <w:rFonts w:ascii="楷体" w:eastAsia="楷体" w:hAnsi="楷体"/>
          <w:color w:val="000000"/>
        </w:rPr>
      </w:pPr>
      <w:r>
        <w:rPr>
          <w:rFonts w:ascii="楷体" w:eastAsia="楷体" w:hAnsi="楷体" w:hint="eastAsia"/>
          <w:color w:val="000000"/>
        </w:rPr>
        <w:t>⑨</w:t>
      </w:r>
      <w:r w:rsidRPr="001A5A4B">
        <w:rPr>
          <w:rFonts w:ascii="楷体" w:eastAsia="楷体" w:hAnsi="楷体" w:hint="eastAsia"/>
          <w:color w:val="000000"/>
        </w:rPr>
        <w:t>其实，在率部</w:t>
      </w:r>
      <w:r>
        <w:rPr>
          <w:rFonts w:ascii="楷体" w:eastAsia="楷体" w:hAnsi="楷体" w:hint="eastAsia"/>
          <w:color w:val="000000"/>
        </w:rPr>
        <w:t>踏</w:t>
      </w:r>
      <w:r w:rsidRPr="001A5A4B">
        <w:rPr>
          <w:rFonts w:ascii="楷体" w:eastAsia="楷体" w:hAnsi="楷体" w:hint="eastAsia"/>
          <w:color w:val="000000"/>
        </w:rPr>
        <w:t>出国门之时，将军就已做好了牺牲的准备。他在给妻子王荷馨的遗书中写到：“现在孤军奋斗，决以全部牺牲，以报国家养育！为国战死，事极光荣，所念者……你们母子今后生活，当更痛苦，但东靖澄篱四儿具极聪俊……”这里的“东靖澄篱”指的是将军的四个子女</w:t>
      </w:r>
      <w:r>
        <w:rPr>
          <w:rFonts w:ascii="楷体" w:eastAsia="楷体" w:hAnsi="楷体" w:hint="eastAsia"/>
          <w:color w:val="000000"/>
        </w:rPr>
        <w:t>：</w:t>
      </w:r>
      <w:r w:rsidRPr="001A5A4B">
        <w:rPr>
          <w:rFonts w:ascii="楷体" w:eastAsia="楷体" w:hAnsi="楷体" w:hint="eastAsia"/>
          <w:color w:val="000000"/>
        </w:rPr>
        <w:t>覆东、靖东、澄东、藩篱</w:t>
      </w:r>
      <w:r>
        <w:rPr>
          <w:rFonts w:ascii="楷体" w:eastAsia="楷体" w:hAnsi="楷体" w:hint="eastAsia"/>
          <w:color w:val="000000"/>
        </w:rPr>
        <w:t>，他们的名字寄寓了将军期望</w:t>
      </w:r>
      <w:r w:rsidRPr="001A5A4B">
        <w:rPr>
          <w:rFonts w:ascii="楷体" w:eastAsia="楷体" w:hAnsi="楷体" w:hint="eastAsia"/>
          <w:color w:val="000000"/>
        </w:rPr>
        <w:t>覆灭、平靖、澄清东洋鬼子，筑起抵抗鬼子入侵的藩篱</w:t>
      </w:r>
      <w:r>
        <w:rPr>
          <w:rFonts w:ascii="楷体" w:eastAsia="楷体" w:hAnsi="楷体" w:hint="eastAsia"/>
          <w:color w:val="000000"/>
        </w:rPr>
        <w:t>的决心</w:t>
      </w:r>
      <w:r w:rsidRPr="001A5A4B">
        <w:rPr>
          <w:rFonts w:ascii="楷体" w:eastAsia="楷体" w:hAnsi="楷体" w:hint="eastAsia"/>
          <w:color w:val="000000"/>
        </w:rPr>
        <w:t>。将军对日本侵略者的仇恨，以及他的拳拳报国之心，由此可见一斑。</w:t>
      </w:r>
      <w:r>
        <w:rPr>
          <w:rFonts w:ascii="楷体" w:eastAsia="楷体" w:hAnsi="楷体" w:hint="eastAsia"/>
          <w:color w:val="000000"/>
        </w:rPr>
        <w:t>将军夫人王</w:t>
      </w:r>
      <w:r w:rsidRPr="001A5A4B">
        <w:rPr>
          <w:rFonts w:ascii="楷体" w:eastAsia="楷体" w:hAnsi="楷体" w:hint="eastAsia"/>
          <w:color w:val="000000"/>
        </w:rPr>
        <w:t>荷馨</w:t>
      </w:r>
      <w:r>
        <w:rPr>
          <w:rFonts w:ascii="楷体" w:eastAsia="楷体" w:hAnsi="楷体" w:hint="eastAsia"/>
          <w:color w:val="000000"/>
        </w:rPr>
        <w:t>，名字也是将军取的。当时，将军已从黄埔军校毕业，在北伐军司令部任连长，</w:t>
      </w:r>
      <w:r w:rsidRPr="007716BB">
        <w:rPr>
          <w:rFonts w:ascii="楷体" w:eastAsia="楷体" w:hAnsi="楷体" w:hint="eastAsia"/>
          <w:color w:val="000000"/>
        </w:rPr>
        <w:t>王荷馨</w:t>
      </w:r>
      <w:r>
        <w:rPr>
          <w:rFonts w:ascii="楷体" w:eastAsia="楷体" w:hAnsi="楷体" w:hint="eastAsia"/>
          <w:color w:val="000000"/>
        </w:rPr>
        <w:t>是他在老家定下的还没过门的媳妇，是个旧式的农村妇女，连名字都没有，但将军照样把她接到部队上完婚，并且不离不弃，直到他为国捐躯。婚后，将军还一直鼓励妻子学习，她是他心上盛开的荷花，纯洁美丽。</w:t>
      </w:r>
    </w:p>
    <w:p w:rsidR="001E68D9" w:rsidRPr="001A5A4B" w:rsidRDefault="001E68D9" w:rsidP="00A513DE">
      <w:pPr>
        <w:rPr>
          <w:rFonts w:ascii="楷体" w:eastAsia="楷体" w:hAnsi="楷体"/>
          <w:color w:val="000000"/>
        </w:rPr>
      </w:pPr>
      <w:r w:rsidRPr="002E13E1">
        <w:rPr>
          <w:rFonts w:ascii="楷体" w:eastAsia="楷体" w:hAnsi="楷体" w:hint="eastAsia"/>
        </w:rPr>
        <w:t>⑩魂兮归来！将军灵柩经昆明、贵阳、桂林、运抵广西全州。沿途民众迎祭忠烈，沿街跪拜，挥泪如雨。国民政府颁布命令，表彰将军“视死如归，悲壮激烈，临阵不退，见危甘蹈”，并</w:t>
      </w:r>
      <w:r w:rsidRPr="001A5A4B">
        <w:rPr>
          <w:rFonts w:ascii="楷体" w:eastAsia="楷体" w:hAnsi="楷体" w:hint="eastAsia"/>
          <w:color w:val="000000"/>
        </w:rPr>
        <w:t>追赠陆军中将。同期，美国总统罗斯福为表彰将军的功绩，特签署褒奖令，高度评价将军“在</w:t>
      </w:r>
      <w:r w:rsidRPr="001A5A4B">
        <w:rPr>
          <w:rFonts w:ascii="楷体" w:eastAsia="楷体" w:hAnsi="楷体"/>
          <w:color w:val="000000"/>
        </w:rPr>
        <w:t xml:space="preserve"> 1942</w:t>
      </w:r>
      <w:r w:rsidRPr="001A5A4B">
        <w:rPr>
          <w:rFonts w:ascii="楷体" w:eastAsia="楷体" w:hAnsi="楷体" w:hint="eastAsia"/>
          <w:color w:val="000000"/>
        </w:rPr>
        <w:t>年缅甸作战中，著有丰功伟绩，声誉卓著”。</w:t>
      </w:r>
      <w:r w:rsidRPr="001A5A4B">
        <w:rPr>
          <w:rFonts w:ascii="楷体" w:eastAsia="楷体" w:hAnsi="楷体"/>
          <w:color w:val="000000"/>
        </w:rPr>
        <w:t xml:space="preserve"> </w:t>
      </w:r>
    </w:p>
    <w:p w:rsidR="001E68D9" w:rsidRDefault="001E68D9" w:rsidP="00A409D3">
      <w:pPr>
        <w:ind w:firstLineChars="200" w:firstLine="31680"/>
        <w:jc w:val="left"/>
        <w:rPr>
          <w:rFonts w:ascii="楷体" w:eastAsia="楷体" w:hAnsi="楷体"/>
          <w:color w:val="000000"/>
        </w:rPr>
      </w:pPr>
      <w:r w:rsidRPr="001A5A4B">
        <w:rPr>
          <w:rFonts w:ascii="MS Mincho" w:eastAsia="MS Mincho" w:hAnsi="MS Mincho" w:cs="MS Mincho" w:hint="eastAsia"/>
          <w:color w:val="000000"/>
        </w:rPr>
        <w:t>⑪</w:t>
      </w:r>
      <w:r w:rsidRPr="001A5A4B">
        <w:rPr>
          <w:rFonts w:ascii="楷体" w:eastAsia="楷体" w:hAnsi="楷体" w:hint="eastAsia"/>
          <w:color w:val="000000"/>
        </w:rPr>
        <w:t>“策马奔车走八荒，远征功</w:t>
      </w:r>
      <w:bookmarkStart w:id="0" w:name="_GoBack"/>
      <w:bookmarkEnd w:id="0"/>
      <w:r w:rsidRPr="001A5A4B">
        <w:rPr>
          <w:rFonts w:ascii="楷体" w:eastAsia="楷体" w:hAnsi="楷体" w:hint="eastAsia"/>
          <w:color w:val="000000"/>
        </w:rPr>
        <w:t>业迈秦皇。澄清宇宙安黎庶，先挽长弓射夕阳。”这是将军在远征缅甸途中写</w:t>
      </w:r>
      <w:r w:rsidRPr="005C17EA">
        <w:rPr>
          <w:rFonts w:ascii="楷体" w:eastAsia="楷体" w:hAnsi="楷体" w:hint="eastAsia"/>
          <w:color w:val="000000"/>
        </w:rPr>
        <w:t>下的诗句。如今读来，将军当年豪气万丈，策马扬鞭，率领</w:t>
      </w:r>
      <w:r w:rsidRPr="005C17EA">
        <w:rPr>
          <w:rFonts w:ascii="楷体" w:eastAsia="楷体" w:hAnsi="楷体"/>
          <w:color w:val="000000"/>
        </w:rPr>
        <w:t>200</w:t>
      </w:r>
      <w:r w:rsidRPr="005C17EA">
        <w:rPr>
          <w:rFonts w:ascii="楷体" w:eastAsia="楷体" w:hAnsi="楷体" w:hint="eastAsia"/>
          <w:color w:val="000000"/>
        </w:rPr>
        <w:t>师雄赳赳气昂昂奔赴缅甸的情景仿佛就在眼前。抚今追昔，斯人已去，忠骨永存</w:t>
      </w:r>
      <w:r>
        <w:rPr>
          <w:rFonts w:ascii="楷体" w:eastAsia="楷体" w:hAnsi="楷体" w:hint="eastAsia"/>
          <w:color w:val="000000"/>
        </w:rPr>
        <w:t>。</w:t>
      </w:r>
      <w:r w:rsidRPr="005C17EA">
        <w:rPr>
          <w:rFonts w:ascii="楷体" w:eastAsia="楷体" w:hAnsi="楷体" w:hint="eastAsia"/>
          <w:color w:val="000000"/>
        </w:rPr>
        <w:t>愿将军安息！</w:t>
      </w:r>
    </w:p>
    <w:p w:rsidR="001E68D9" w:rsidRDefault="001E68D9" w:rsidP="00A409D3">
      <w:pPr>
        <w:spacing w:line="300" w:lineRule="auto"/>
        <w:ind w:firstLineChars="200" w:firstLine="31680"/>
        <w:jc w:val="left"/>
        <w:rPr>
          <w:color w:val="000000"/>
        </w:rPr>
      </w:pPr>
    </w:p>
    <w:p w:rsidR="001E68D9" w:rsidRDefault="001E68D9" w:rsidP="00AE5506">
      <w:pPr>
        <w:spacing w:line="300" w:lineRule="auto"/>
        <w:rPr>
          <w:color w:val="000000"/>
        </w:rPr>
      </w:pPr>
      <w:r>
        <w:rPr>
          <w:color w:val="000000"/>
        </w:rPr>
        <w:t>9</w:t>
      </w:r>
      <w:r w:rsidRPr="00C705D2">
        <w:rPr>
          <w:color w:val="000000"/>
        </w:rPr>
        <w:t>.</w:t>
      </w:r>
      <w:r>
        <w:rPr>
          <w:rFonts w:hint="eastAsia"/>
          <w:color w:val="000000"/>
        </w:rPr>
        <w:t>文章第</w:t>
      </w:r>
      <w:r>
        <w:rPr>
          <w:rFonts w:ascii="宋体" w:hAnsi="宋体" w:hint="eastAsia"/>
          <w:color w:val="000000"/>
        </w:rPr>
        <w:t>②</w:t>
      </w:r>
      <w:r>
        <w:rPr>
          <w:color w:val="000000"/>
        </w:rPr>
        <w:t>—</w:t>
      </w:r>
      <w:r>
        <w:rPr>
          <w:rFonts w:ascii="宋体" w:hAnsi="宋体" w:hint="eastAsia"/>
          <w:color w:val="000000"/>
        </w:rPr>
        <w:t>⑧</w:t>
      </w:r>
      <w:r>
        <w:rPr>
          <w:rFonts w:hint="eastAsia"/>
          <w:color w:val="000000"/>
        </w:rPr>
        <w:t>段以简短的篇幅写出了戴安澜将军波澜壮阔的一生。请你根据事件的发展，将下面的情节补充完整。</w:t>
      </w:r>
      <w:r w:rsidRPr="00C705D2">
        <w:rPr>
          <w:rFonts w:hint="eastAsia"/>
          <w:color w:val="000000"/>
        </w:rPr>
        <w:t>（</w:t>
      </w:r>
      <w:r>
        <w:rPr>
          <w:color w:val="000000"/>
        </w:rPr>
        <w:t>4</w:t>
      </w:r>
      <w:r w:rsidRPr="00C705D2">
        <w:rPr>
          <w:rFonts w:hint="eastAsia"/>
          <w:color w:val="000000"/>
        </w:rPr>
        <w:t>分）</w:t>
      </w:r>
    </w:p>
    <w:p w:rsidR="001E68D9" w:rsidRPr="00882592" w:rsidRDefault="001E68D9" w:rsidP="00A409D3">
      <w:pPr>
        <w:spacing w:line="300" w:lineRule="auto"/>
        <w:ind w:firstLineChars="200" w:firstLine="31680"/>
      </w:pPr>
      <w:r>
        <w:rPr>
          <w:rFonts w:hint="eastAsia"/>
          <w:color w:val="000000"/>
        </w:rPr>
        <w:t>第</w:t>
      </w:r>
      <w:r>
        <w:rPr>
          <w:rFonts w:ascii="宋体" w:hAnsi="宋体" w:hint="eastAsia"/>
          <w:color w:val="000000"/>
        </w:rPr>
        <w:t>②</w:t>
      </w:r>
      <w:r>
        <w:rPr>
          <w:rFonts w:hint="eastAsia"/>
          <w:color w:val="000000"/>
        </w:rPr>
        <w:t>段</w:t>
      </w:r>
      <w:r>
        <w:rPr>
          <w:color w:val="000000"/>
        </w:rPr>
        <w:t>:</w:t>
      </w:r>
      <w:r>
        <w:rPr>
          <w:rFonts w:hint="eastAsia"/>
          <w:color w:val="000000"/>
        </w:rPr>
        <w:t>写将军早年的求学经历和他的投笔从戎。</w:t>
      </w:r>
    </w:p>
    <w:p w:rsidR="001E68D9" w:rsidRDefault="001E68D9" w:rsidP="00A409D3">
      <w:pPr>
        <w:spacing w:line="300" w:lineRule="auto"/>
        <w:ind w:firstLineChars="200" w:firstLine="31680"/>
      </w:pPr>
      <w:r w:rsidRPr="00F91BFA">
        <w:rPr>
          <w:rFonts w:hint="eastAsia"/>
        </w:rPr>
        <w:t>第</w:t>
      </w:r>
      <w:r w:rsidRPr="00F91BFA">
        <w:rPr>
          <w:rFonts w:ascii="宋体" w:hAnsi="宋体" w:hint="eastAsia"/>
        </w:rPr>
        <w:t>③</w:t>
      </w:r>
      <w:r w:rsidRPr="00F91BFA">
        <w:rPr>
          <w:rFonts w:hint="eastAsia"/>
        </w:rPr>
        <w:t>段</w:t>
      </w:r>
      <w:r>
        <w:rPr>
          <w:rFonts w:hint="eastAsia"/>
        </w:rPr>
        <w:t>：</w:t>
      </w:r>
      <w:r>
        <w:rPr>
          <w:rFonts w:ascii="宋体" w:hAnsi="宋体" w:hint="eastAsia"/>
          <w:u w:val="single"/>
        </w:rPr>
        <w:t>（</w:t>
      </w:r>
      <w:r>
        <w:rPr>
          <w:rFonts w:ascii="宋体" w:hAnsi="宋体"/>
          <w:u w:val="single"/>
        </w:rPr>
        <w:t>1</w:t>
      </w:r>
      <w:r>
        <w:rPr>
          <w:rFonts w:ascii="宋体" w:hAnsi="宋体" w:hint="eastAsia"/>
          <w:u w:val="single"/>
        </w:rPr>
        <w:t>）</w:t>
      </w:r>
    </w:p>
    <w:p w:rsidR="001E68D9" w:rsidRDefault="001E68D9" w:rsidP="00A409D3">
      <w:pPr>
        <w:spacing w:line="300" w:lineRule="auto"/>
        <w:ind w:firstLineChars="200" w:firstLine="31680"/>
        <w:rPr>
          <w:u w:val="single"/>
        </w:rPr>
      </w:pPr>
      <w:r w:rsidRPr="00FE78EF">
        <w:rPr>
          <w:rFonts w:hint="eastAsia"/>
        </w:rPr>
        <w:t>第</w:t>
      </w:r>
      <w:r w:rsidRPr="00FE78EF">
        <w:rPr>
          <w:rFonts w:ascii="宋体" w:hAnsi="宋体" w:hint="eastAsia"/>
        </w:rPr>
        <w:t>④</w:t>
      </w:r>
      <w:r w:rsidRPr="00FE78EF">
        <w:rPr>
          <w:rFonts w:hint="eastAsia"/>
        </w:rPr>
        <w:t>段</w:t>
      </w:r>
      <w:r>
        <w:rPr>
          <w:rFonts w:hint="eastAsia"/>
        </w:rPr>
        <w:t>：</w:t>
      </w:r>
      <w:r>
        <w:rPr>
          <w:rFonts w:ascii="宋体" w:hAnsi="宋体" w:hint="eastAsia"/>
          <w:u w:val="single"/>
        </w:rPr>
        <w:t>（</w:t>
      </w:r>
      <w:r>
        <w:rPr>
          <w:rFonts w:ascii="宋体" w:hAnsi="宋体"/>
          <w:u w:val="single"/>
        </w:rPr>
        <w:t>2</w:t>
      </w:r>
      <w:r>
        <w:rPr>
          <w:rFonts w:ascii="宋体" w:hAnsi="宋体" w:hint="eastAsia"/>
          <w:u w:val="single"/>
        </w:rPr>
        <w:t>）</w:t>
      </w:r>
    </w:p>
    <w:p w:rsidR="001E68D9" w:rsidRDefault="001E68D9" w:rsidP="00A409D3">
      <w:pPr>
        <w:spacing w:line="300" w:lineRule="auto"/>
        <w:ind w:firstLineChars="200" w:firstLine="31680"/>
      </w:pPr>
      <w:r w:rsidRPr="006A6FBD">
        <w:rPr>
          <w:rFonts w:hint="eastAsia"/>
        </w:rPr>
        <w:t>第</w:t>
      </w:r>
      <w:r w:rsidRPr="006A6FBD">
        <w:rPr>
          <w:rFonts w:ascii="宋体" w:hAnsi="宋体" w:hint="eastAsia"/>
        </w:rPr>
        <w:t>⑤段</w:t>
      </w:r>
      <w:r>
        <w:t>:</w:t>
      </w:r>
      <w:r>
        <w:rPr>
          <w:rFonts w:hint="eastAsia"/>
        </w:rPr>
        <w:t>写</w:t>
      </w:r>
      <w:r w:rsidRPr="006A6FBD">
        <w:rPr>
          <w:rFonts w:hint="eastAsia"/>
        </w:rPr>
        <w:t>将军驻守同古</w:t>
      </w:r>
      <w:r>
        <w:rPr>
          <w:rFonts w:hint="eastAsia"/>
        </w:rPr>
        <w:t>，积极布防。</w:t>
      </w:r>
    </w:p>
    <w:p w:rsidR="001E68D9" w:rsidRDefault="001E68D9" w:rsidP="00A409D3">
      <w:pPr>
        <w:spacing w:line="300" w:lineRule="auto"/>
        <w:ind w:firstLineChars="200" w:firstLine="31680"/>
        <w:rPr>
          <w:u w:val="single"/>
        </w:rPr>
      </w:pPr>
      <w:r w:rsidRPr="006A6FBD">
        <w:rPr>
          <w:rFonts w:hint="eastAsia"/>
        </w:rPr>
        <w:t>第</w:t>
      </w:r>
      <w:r w:rsidRPr="006A6FBD">
        <w:rPr>
          <w:rFonts w:ascii="宋体" w:hAnsi="宋体" w:hint="eastAsia"/>
        </w:rPr>
        <w:t>⑥</w:t>
      </w:r>
      <w:r w:rsidRPr="006A6FBD">
        <w:rPr>
          <w:rFonts w:hint="eastAsia"/>
        </w:rPr>
        <w:t>段</w:t>
      </w:r>
      <w:r>
        <w:rPr>
          <w:rFonts w:hint="eastAsia"/>
        </w:rPr>
        <w:t>：</w:t>
      </w:r>
      <w:r>
        <w:rPr>
          <w:rFonts w:ascii="宋体" w:hAnsi="宋体" w:hint="eastAsia"/>
          <w:u w:val="single"/>
        </w:rPr>
        <w:t>（</w:t>
      </w:r>
      <w:r>
        <w:rPr>
          <w:rFonts w:ascii="宋体" w:hAnsi="宋体"/>
          <w:u w:val="single"/>
        </w:rPr>
        <w:t>3</w:t>
      </w:r>
      <w:r>
        <w:rPr>
          <w:rFonts w:ascii="宋体" w:hAnsi="宋体" w:hint="eastAsia"/>
          <w:u w:val="single"/>
        </w:rPr>
        <w:t>）</w:t>
      </w:r>
    </w:p>
    <w:p w:rsidR="001E68D9" w:rsidRDefault="001E68D9" w:rsidP="00A409D3">
      <w:pPr>
        <w:spacing w:line="300" w:lineRule="auto"/>
        <w:ind w:firstLineChars="200" w:firstLine="31680"/>
      </w:pPr>
      <w:r w:rsidRPr="006A6FBD">
        <w:rPr>
          <w:rFonts w:hint="eastAsia"/>
        </w:rPr>
        <w:t>第</w:t>
      </w:r>
      <w:r w:rsidRPr="006A6FBD">
        <w:rPr>
          <w:rFonts w:ascii="宋体" w:hAnsi="宋体" w:hint="eastAsia"/>
        </w:rPr>
        <w:t>⑦</w:t>
      </w:r>
      <w:r w:rsidRPr="006A6FBD">
        <w:rPr>
          <w:rFonts w:hint="eastAsia"/>
        </w:rPr>
        <w:t>段</w:t>
      </w:r>
      <w:r>
        <w:t>:</w:t>
      </w:r>
      <w:r>
        <w:rPr>
          <w:rFonts w:hint="eastAsia"/>
        </w:rPr>
        <w:t>写</w:t>
      </w:r>
      <w:r w:rsidRPr="006A6FBD">
        <w:rPr>
          <w:rFonts w:hint="eastAsia"/>
        </w:rPr>
        <w:t>将军</w:t>
      </w:r>
      <w:r>
        <w:rPr>
          <w:rFonts w:hint="eastAsia"/>
        </w:rPr>
        <w:t>率部突出同古重围</w:t>
      </w:r>
      <w:r w:rsidRPr="006A6FBD">
        <w:rPr>
          <w:rFonts w:hint="eastAsia"/>
        </w:rPr>
        <w:t>，收复棠吉。</w:t>
      </w:r>
    </w:p>
    <w:p w:rsidR="001E68D9" w:rsidRDefault="001E68D9" w:rsidP="00A409D3">
      <w:pPr>
        <w:spacing w:line="300" w:lineRule="auto"/>
        <w:ind w:firstLineChars="200" w:firstLine="31680"/>
        <w:rPr>
          <w:u w:val="single"/>
        </w:rPr>
      </w:pPr>
      <w:r w:rsidRPr="006A6FBD">
        <w:rPr>
          <w:rFonts w:hint="eastAsia"/>
        </w:rPr>
        <w:t>第</w:t>
      </w:r>
      <w:r w:rsidRPr="006A6FBD">
        <w:rPr>
          <w:rFonts w:ascii="宋体" w:hAnsi="宋体" w:hint="eastAsia"/>
        </w:rPr>
        <w:t>⑧段</w:t>
      </w:r>
      <w:r>
        <w:rPr>
          <w:rFonts w:ascii="宋体" w:hAnsi="宋体" w:hint="eastAsia"/>
        </w:rPr>
        <w:t>：</w:t>
      </w:r>
      <w:r>
        <w:rPr>
          <w:rFonts w:ascii="宋体" w:hAnsi="宋体" w:hint="eastAsia"/>
          <w:u w:val="single"/>
        </w:rPr>
        <w:t>（</w:t>
      </w:r>
      <w:r>
        <w:rPr>
          <w:rFonts w:ascii="宋体" w:hAnsi="宋体"/>
          <w:u w:val="single"/>
        </w:rPr>
        <w:t>4</w:t>
      </w:r>
      <w:r>
        <w:rPr>
          <w:rFonts w:ascii="宋体" w:hAnsi="宋体" w:hint="eastAsia"/>
          <w:u w:val="single"/>
        </w:rPr>
        <w:t>）</w:t>
      </w:r>
    </w:p>
    <w:p w:rsidR="001E68D9" w:rsidRDefault="001E68D9" w:rsidP="006B34A5">
      <w:pPr>
        <w:spacing w:line="300" w:lineRule="auto"/>
        <w:rPr>
          <w:color w:val="000000"/>
        </w:rPr>
      </w:pPr>
      <w:r w:rsidRPr="00834D51">
        <w:rPr>
          <w:color w:val="000000"/>
        </w:rPr>
        <w:t>1</w:t>
      </w:r>
      <w:r>
        <w:rPr>
          <w:color w:val="000000"/>
        </w:rPr>
        <w:t>0</w:t>
      </w:r>
      <w:r w:rsidRPr="00834D51">
        <w:rPr>
          <w:color w:val="000000"/>
        </w:rPr>
        <w:t>.</w:t>
      </w:r>
      <w:r>
        <w:rPr>
          <w:rFonts w:hint="eastAsia"/>
          <w:color w:val="000000"/>
        </w:rPr>
        <w:t>请说说文章第</w:t>
      </w:r>
      <w:r>
        <w:rPr>
          <w:rFonts w:ascii="宋体" w:hAnsi="宋体" w:hint="eastAsia"/>
          <w:color w:val="000000"/>
        </w:rPr>
        <w:t>⑨</w:t>
      </w:r>
      <w:r>
        <w:rPr>
          <w:rFonts w:hint="eastAsia"/>
          <w:color w:val="000000"/>
        </w:rPr>
        <w:t>段对刻画戴安澜将军形象起到了什么样的作用。（</w:t>
      </w:r>
      <w:r>
        <w:rPr>
          <w:color w:val="000000"/>
        </w:rPr>
        <w:t>3</w:t>
      </w:r>
      <w:r>
        <w:rPr>
          <w:rFonts w:hint="eastAsia"/>
          <w:color w:val="000000"/>
        </w:rPr>
        <w:t>分）</w:t>
      </w:r>
    </w:p>
    <w:p w:rsidR="001E68D9" w:rsidRPr="005A4621" w:rsidRDefault="001E68D9" w:rsidP="006B34A5">
      <w:pPr>
        <w:spacing w:line="300" w:lineRule="auto"/>
        <w:rPr>
          <w:rFonts w:ascii="宋体"/>
          <w:color w:val="000000"/>
        </w:rPr>
      </w:pPr>
      <w:r w:rsidRPr="00C705D2">
        <w:rPr>
          <w:rFonts w:ascii="宋体" w:hAnsi="宋体" w:hint="eastAsia"/>
          <w:color w:val="000000"/>
        </w:rPr>
        <w:t>答：</w:t>
      </w:r>
    </w:p>
    <w:p w:rsidR="001E68D9" w:rsidRDefault="001E68D9" w:rsidP="006B34A5">
      <w:pPr>
        <w:spacing w:line="300" w:lineRule="auto"/>
        <w:rPr>
          <w:color w:val="000000"/>
        </w:rPr>
      </w:pPr>
      <w:r>
        <w:rPr>
          <w:color w:val="000000"/>
        </w:rPr>
        <w:t>11.</w:t>
      </w:r>
      <w:r w:rsidRPr="00834D51">
        <w:rPr>
          <w:rFonts w:hint="eastAsia"/>
          <w:color w:val="000000"/>
        </w:rPr>
        <w:t>今年是抗</w:t>
      </w:r>
      <w:r>
        <w:rPr>
          <w:rFonts w:hint="eastAsia"/>
          <w:color w:val="000000"/>
        </w:rPr>
        <w:t>日</w:t>
      </w:r>
      <w:r w:rsidRPr="00834D51">
        <w:rPr>
          <w:rFonts w:hint="eastAsia"/>
          <w:color w:val="000000"/>
        </w:rPr>
        <w:t>战</w:t>
      </w:r>
      <w:r>
        <w:rPr>
          <w:rFonts w:hint="eastAsia"/>
          <w:color w:val="000000"/>
        </w:rPr>
        <w:t>争</w:t>
      </w:r>
      <w:r w:rsidRPr="00834D51">
        <w:rPr>
          <w:rFonts w:hint="eastAsia"/>
          <w:color w:val="000000"/>
        </w:rPr>
        <w:t>胜利</w:t>
      </w:r>
      <w:r w:rsidRPr="00834D51">
        <w:rPr>
          <w:color w:val="000000"/>
        </w:rPr>
        <w:t>70</w:t>
      </w:r>
      <w:r w:rsidRPr="00834D51">
        <w:rPr>
          <w:rFonts w:hint="eastAsia"/>
          <w:color w:val="000000"/>
        </w:rPr>
        <w:t>周年，</w:t>
      </w:r>
      <w:r>
        <w:rPr>
          <w:rFonts w:hint="eastAsia"/>
          <w:color w:val="000000"/>
        </w:rPr>
        <w:t>同学们想选一副</w:t>
      </w:r>
      <w:r w:rsidRPr="00834D51">
        <w:rPr>
          <w:rFonts w:hint="eastAsia"/>
          <w:color w:val="000000"/>
        </w:rPr>
        <w:t>挽联</w:t>
      </w:r>
      <w:r>
        <w:rPr>
          <w:rFonts w:hint="eastAsia"/>
          <w:color w:val="000000"/>
        </w:rPr>
        <w:t>献给戴安澜将军，</w:t>
      </w:r>
      <w:r w:rsidRPr="00834D51">
        <w:rPr>
          <w:rFonts w:hint="eastAsia"/>
          <w:color w:val="000000"/>
        </w:rPr>
        <w:t>表达对将军的缅怀</w:t>
      </w:r>
      <w:r>
        <w:rPr>
          <w:rFonts w:hint="eastAsia"/>
          <w:color w:val="000000"/>
        </w:rPr>
        <w:t>和</w:t>
      </w:r>
      <w:r w:rsidRPr="00834D51">
        <w:rPr>
          <w:rFonts w:hint="eastAsia"/>
          <w:color w:val="000000"/>
        </w:rPr>
        <w:t>敬仰之情。</w:t>
      </w:r>
      <w:r>
        <w:rPr>
          <w:rFonts w:hint="eastAsia"/>
          <w:color w:val="000000"/>
        </w:rPr>
        <w:t>已经找到上联，请你在</w:t>
      </w:r>
      <w:r>
        <w:rPr>
          <w:color w:val="000000"/>
        </w:rPr>
        <w:t>[</w:t>
      </w:r>
      <w:r>
        <w:rPr>
          <w:rFonts w:hint="eastAsia"/>
          <w:color w:val="000000"/>
        </w:rPr>
        <w:t>甲</w:t>
      </w:r>
      <w:r>
        <w:rPr>
          <w:color w:val="000000"/>
        </w:rPr>
        <w:t>][</w:t>
      </w:r>
      <w:r>
        <w:rPr>
          <w:rFonts w:hint="eastAsia"/>
          <w:color w:val="000000"/>
        </w:rPr>
        <w:t>乙</w:t>
      </w:r>
      <w:r>
        <w:rPr>
          <w:color w:val="000000"/>
        </w:rPr>
        <w:t>]</w:t>
      </w:r>
      <w:r>
        <w:rPr>
          <w:rFonts w:hint="eastAsia"/>
          <w:color w:val="000000"/>
        </w:rPr>
        <w:t>两项中选择最恰当的一项作为下联填写在横线处</w:t>
      </w:r>
      <w:r w:rsidRPr="0012076A">
        <w:rPr>
          <w:rFonts w:hint="eastAsia"/>
        </w:rPr>
        <w:t>。</w:t>
      </w:r>
      <w:r w:rsidRPr="00C7204B">
        <w:rPr>
          <w:rFonts w:hint="eastAsia"/>
        </w:rPr>
        <w:t>（只填序号）</w:t>
      </w:r>
      <w:r w:rsidRPr="00834D51">
        <w:rPr>
          <w:rFonts w:hint="eastAsia"/>
          <w:color w:val="000000"/>
        </w:rPr>
        <w:t>（</w:t>
      </w:r>
      <w:r w:rsidRPr="00834D51">
        <w:rPr>
          <w:color w:val="000000"/>
        </w:rPr>
        <w:t>2</w:t>
      </w:r>
      <w:r w:rsidRPr="00834D51">
        <w:rPr>
          <w:rFonts w:hint="eastAsia"/>
          <w:color w:val="000000"/>
        </w:rPr>
        <w:t>分）</w:t>
      </w:r>
    </w:p>
    <w:p w:rsidR="001E68D9" w:rsidRDefault="001E68D9" w:rsidP="006B34A5">
      <w:pPr>
        <w:spacing w:line="300" w:lineRule="auto"/>
        <w:rPr>
          <w:rFonts w:ascii="楷体" w:eastAsia="楷体" w:hAnsi="楷体"/>
          <w:color w:val="000000"/>
        </w:rPr>
      </w:pPr>
      <w:r w:rsidRPr="002C17D9">
        <w:rPr>
          <w:rFonts w:ascii="楷体" w:eastAsia="楷体" w:hAnsi="楷体" w:hint="eastAsia"/>
          <w:color w:val="000000"/>
        </w:rPr>
        <w:t>将略冠军门，日寇回回遭重创</w:t>
      </w:r>
      <w:r>
        <w:rPr>
          <w:rFonts w:ascii="楷体" w:eastAsia="楷体" w:hAnsi="楷体" w:hint="eastAsia"/>
          <w:color w:val="000000"/>
        </w:rPr>
        <w:t>；</w:t>
      </w:r>
    </w:p>
    <w:p w:rsidR="001E68D9" w:rsidRPr="0076162E" w:rsidRDefault="001E68D9" w:rsidP="006B34A5">
      <w:pPr>
        <w:spacing w:line="300" w:lineRule="auto"/>
        <w:rPr>
          <w:rFonts w:ascii="楷体" w:eastAsia="楷体" w:hAnsi="楷体"/>
          <w:color w:val="000000"/>
        </w:rPr>
      </w:pPr>
      <w:r w:rsidRPr="0076162E">
        <w:rPr>
          <w:rFonts w:ascii="楷体" w:eastAsia="楷体" w:hAnsi="楷体" w:hint="eastAsia"/>
        </w:rPr>
        <w:t>。</w:t>
      </w:r>
    </w:p>
    <w:p w:rsidR="001E68D9" w:rsidRDefault="001E68D9" w:rsidP="006B34A5">
      <w:pPr>
        <w:spacing w:line="300" w:lineRule="auto"/>
        <w:rPr>
          <w:color w:val="000000"/>
        </w:rPr>
      </w:pPr>
      <w:r>
        <w:rPr>
          <w:color w:val="000000"/>
        </w:rPr>
        <w:t xml:space="preserve">  [</w:t>
      </w:r>
      <w:r>
        <w:rPr>
          <w:rFonts w:hint="eastAsia"/>
          <w:color w:val="000000"/>
        </w:rPr>
        <w:t>甲</w:t>
      </w:r>
      <w:r>
        <w:rPr>
          <w:color w:val="000000"/>
        </w:rPr>
        <w:t xml:space="preserve">]      </w:t>
      </w:r>
      <w:r>
        <w:rPr>
          <w:rFonts w:hint="eastAsia"/>
          <w:color w:val="000000"/>
        </w:rPr>
        <w:t>英魂羁缅境，国人处处褒忠良</w:t>
      </w:r>
    </w:p>
    <w:p w:rsidR="001E68D9" w:rsidRDefault="001E68D9" w:rsidP="006B34A5">
      <w:pPr>
        <w:spacing w:line="300" w:lineRule="auto"/>
        <w:rPr>
          <w:color w:val="000000"/>
        </w:rPr>
      </w:pPr>
      <w:r>
        <w:rPr>
          <w:color w:val="000000"/>
        </w:rPr>
        <w:t xml:space="preserve">  [</w:t>
      </w:r>
      <w:r>
        <w:rPr>
          <w:rFonts w:hint="eastAsia"/>
          <w:color w:val="000000"/>
        </w:rPr>
        <w:t>乙</w:t>
      </w:r>
      <w:r>
        <w:rPr>
          <w:color w:val="000000"/>
        </w:rPr>
        <w:t xml:space="preserve">]      </w:t>
      </w:r>
      <w:r>
        <w:rPr>
          <w:rFonts w:hint="eastAsia"/>
          <w:color w:val="000000"/>
        </w:rPr>
        <w:t>马革裹尸还，精忠报国永流芳</w:t>
      </w:r>
    </w:p>
    <w:p w:rsidR="001E68D9" w:rsidRPr="00795073" w:rsidRDefault="001E68D9" w:rsidP="00B0140D">
      <w:pPr>
        <w:spacing w:line="300" w:lineRule="auto"/>
        <w:rPr>
          <w:rFonts w:ascii="宋体"/>
          <w:color w:val="000000"/>
        </w:rPr>
      </w:pPr>
      <w:r w:rsidRPr="00C705D2">
        <w:rPr>
          <w:color w:val="000000"/>
        </w:rPr>
        <w:t>1</w:t>
      </w:r>
      <w:r>
        <w:rPr>
          <w:color w:val="000000"/>
        </w:rPr>
        <w:t>2</w:t>
      </w:r>
      <w:r w:rsidRPr="00C705D2">
        <w:rPr>
          <w:color w:val="000000"/>
        </w:rPr>
        <w:t>.</w:t>
      </w:r>
      <w:r>
        <w:rPr>
          <w:rFonts w:hint="eastAsia"/>
          <w:color w:val="000000"/>
        </w:rPr>
        <w:t>如果你与同学</w:t>
      </w:r>
      <w:r w:rsidRPr="00C705D2">
        <w:rPr>
          <w:rFonts w:hint="eastAsia"/>
          <w:color w:val="000000"/>
        </w:rPr>
        <w:t>就这篇文章进行交流，针对第</w:t>
      </w:r>
      <w:r w:rsidRPr="001A5A4B">
        <w:rPr>
          <w:rFonts w:ascii="MS Mincho" w:eastAsia="MS Mincho" w:hAnsi="MS Mincho" w:cs="MS Mincho" w:hint="eastAsia"/>
          <w:color w:val="000000"/>
        </w:rPr>
        <w:t>⑪</w:t>
      </w:r>
      <w:r w:rsidRPr="00C705D2">
        <w:rPr>
          <w:rFonts w:hint="eastAsia"/>
          <w:color w:val="000000"/>
        </w:rPr>
        <w:t>段</w:t>
      </w:r>
      <w:r>
        <w:rPr>
          <w:rFonts w:hint="eastAsia"/>
          <w:color w:val="000000"/>
        </w:rPr>
        <w:t>的内容</w:t>
      </w:r>
      <w:r w:rsidRPr="00C705D2">
        <w:rPr>
          <w:rFonts w:hint="eastAsia"/>
          <w:color w:val="000000"/>
        </w:rPr>
        <w:t>，请你提出一个问题，引起大家的思考。</w:t>
      </w:r>
      <w:r w:rsidRPr="00C705D2">
        <w:rPr>
          <w:rFonts w:ascii="宋体" w:hAnsi="宋体" w:hint="eastAsia"/>
          <w:color w:val="000000"/>
        </w:rPr>
        <w:t>（</w:t>
      </w:r>
      <w:r w:rsidRPr="00C705D2">
        <w:rPr>
          <w:rFonts w:ascii="宋体" w:hAnsi="宋体"/>
          <w:color w:val="000000"/>
        </w:rPr>
        <w:t>2</w:t>
      </w:r>
      <w:r w:rsidRPr="00C705D2">
        <w:rPr>
          <w:rFonts w:ascii="宋体" w:hAnsi="宋体" w:hint="eastAsia"/>
          <w:color w:val="000000"/>
        </w:rPr>
        <w:t>分）</w:t>
      </w:r>
    </w:p>
    <w:p w:rsidR="001E68D9" w:rsidRPr="00B0140D" w:rsidRDefault="001E68D9" w:rsidP="006B34A5">
      <w:pPr>
        <w:spacing w:line="300" w:lineRule="auto"/>
        <w:rPr>
          <w:rFonts w:ascii="宋体"/>
          <w:color w:val="000000"/>
        </w:rPr>
      </w:pPr>
      <w:r w:rsidRPr="00C705D2">
        <w:rPr>
          <w:rFonts w:ascii="宋体" w:hAnsi="宋体" w:hint="eastAsia"/>
          <w:color w:val="000000"/>
        </w:rPr>
        <w:t>答：</w:t>
      </w:r>
    </w:p>
    <w:p w:rsidR="001E68D9" w:rsidRPr="002F5962" w:rsidRDefault="001E68D9" w:rsidP="005C648A">
      <w:pPr>
        <w:spacing w:line="300" w:lineRule="auto"/>
        <w:rPr>
          <w:color w:val="000000"/>
        </w:rPr>
      </w:pPr>
      <w:r w:rsidRPr="00C705D2">
        <w:rPr>
          <w:color w:val="000000"/>
        </w:rPr>
        <w:t>1</w:t>
      </w:r>
      <w:r>
        <w:rPr>
          <w:color w:val="000000"/>
        </w:rPr>
        <w:t>3.</w:t>
      </w:r>
      <w:r w:rsidRPr="00C705D2">
        <w:rPr>
          <w:rFonts w:hint="eastAsia"/>
          <w:color w:val="000000"/>
        </w:rPr>
        <w:t>文中戴安澜将军</w:t>
      </w:r>
      <w:r>
        <w:rPr>
          <w:rFonts w:hint="eastAsia"/>
          <w:color w:val="000000"/>
        </w:rPr>
        <w:t>的</w:t>
      </w:r>
      <w:r w:rsidRPr="00C705D2">
        <w:rPr>
          <w:rFonts w:hint="eastAsia"/>
          <w:color w:val="000000"/>
        </w:rPr>
        <w:t>形象十分感人，</w:t>
      </w:r>
      <w:r>
        <w:rPr>
          <w:rFonts w:hint="eastAsia"/>
          <w:color w:val="000000"/>
        </w:rPr>
        <w:t>文章</w:t>
      </w:r>
      <w:r w:rsidRPr="00C705D2">
        <w:rPr>
          <w:rFonts w:hint="eastAsia"/>
          <w:color w:val="000000"/>
        </w:rPr>
        <w:t>是如何做到这一点的，请你结合</w:t>
      </w:r>
      <w:r>
        <w:rPr>
          <w:rFonts w:hint="eastAsia"/>
          <w:color w:val="000000"/>
        </w:rPr>
        <w:t>第</w:t>
      </w:r>
      <w:r>
        <w:rPr>
          <w:rFonts w:ascii="宋体" w:hAnsi="宋体" w:hint="eastAsia"/>
          <w:color w:val="000000"/>
        </w:rPr>
        <w:t>⑥</w:t>
      </w:r>
      <w:r w:rsidRPr="00C705D2">
        <w:rPr>
          <w:rFonts w:hint="eastAsia"/>
          <w:color w:val="000000"/>
        </w:rPr>
        <w:t>段</w:t>
      </w:r>
      <w:r>
        <w:rPr>
          <w:rFonts w:hint="eastAsia"/>
          <w:color w:val="000000"/>
        </w:rPr>
        <w:t>或第</w:t>
      </w:r>
      <w:r>
        <w:rPr>
          <w:rFonts w:ascii="宋体" w:hAnsi="宋体" w:hint="eastAsia"/>
          <w:color w:val="000000"/>
        </w:rPr>
        <w:t>⑧</w:t>
      </w:r>
      <w:r>
        <w:rPr>
          <w:rFonts w:hint="eastAsia"/>
          <w:color w:val="000000"/>
        </w:rPr>
        <w:t>段的</w:t>
      </w:r>
      <w:r w:rsidRPr="00C705D2">
        <w:rPr>
          <w:rFonts w:hint="eastAsia"/>
          <w:color w:val="000000"/>
        </w:rPr>
        <w:t>内容作简要</w:t>
      </w:r>
      <w:r>
        <w:rPr>
          <w:rFonts w:hint="eastAsia"/>
          <w:color w:val="000000"/>
        </w:rPr>
        <w:t>赏析。</w:t>
      </w:r>
      <w:r w:rsidRPr="00C705D2">
        <w:rPr>
          <w:rFonts w:hint="eastAsia"/>
          <w:color w:val="000000"/>
        </w:rPr>
        <w:t>（不超过</w:t>
      </w:r>
      <w:r w:rsidRPr="00C705D2">
        <w:rPr>
          <w:color w:val="000000"/>
        </w:rPr>
        <w:t>150</w:t>
      </w:r>
      <w:r w:rsidRPr="00C705D2">
        <w:rPr>
          <w:rFonts w:hint="eastAsia"/>
          <w:color w:val="000000"/>
        </w:rPr>
        <w:t>字）（</w:t>
      </w:r>
      <w:r>
        <w:rPr>
          <w:color w:val="000000"/>
        </w:rPr>
        <w:t>5</w:t>
      </w:r>
      <w:r w:rsidRPr="00C705D2">
        <w:rPr>
          <w:rFonts w:hint="eastAsia"/>
          <w:color w:val="000000"/>
        </w:rPr>
        <w:t>分）</w:t>
      </w:r>
    </w:p>
    <w:p w:rsidR="001E68D9" w:rsidRDefault="001E68D9" w:rsidP="008F61C6">
      <w:pPr>
        <w:spacing w:line="300" w:lineRule="auto"/>
        <w:rPr>
          <w:u w:val="single"/>
        </w:rPr>
      </w:pPr>
      <w:r w:rsidRPr="00C705D2">
        <w:rPr>
          <w:rFonts w:ascii="宋体" w:hAnsi="宋体" w:hint="eastAsia"/>
          <w:color w:val="000000"/>
        </w:rPr>
        <w:t>答：</w:t>
      </w:r>
    </w:p>
    <w:p w:rsidR="001E68D9" w:rsidRDefault="001E68D9" w:rsidP="008E316C">
      <w:pPr>
        <w:widowControl/>
        <w:autoSpaceDE w:val="0"/>
        <w:autoSpaceDN w:val="0"/>
        <w:adjustRightInd w:val="0"/>
        <w:snapToGrid w:val="0"/>
        <w:jc w:val="left"/>
        <w:rPr>
          <w:rFonts w:ascii="宋体" w:cs="宋体"/>
          <w:szCs w:val="21"/>
        </w:rPr>
      </w:pPr>
      <w:r w:rsidRPr="007C3F8C">
        <w:rPr>
          <w:rFonts w:ascii="宋体" w:hAnsi="宋体" w:cs="宋体" w:hint="eastAsia"/>
          <w:b/>
          <w:bCs/>
          <w:szCs w:val="21"/>
        </w:rPr>
        <w:t>（二）阅读</w:t>
      </w:r>
      <w:r>
        <w:rPr>
          <w:rFonts w:ascii="宋体" w:hAnsi="宋体" w:cs="宋体" w:hint="eastAsia"/>
          <w:b/>
          <w:bCs/>
          <w:szCs w:val="21"/>
        </w:rPr>
        <w:t>下面的文字</w:t>
      </w:r>
      <w:r w:rsidRPr="007C3F8C">
        <w:rPr>
          <w:rFonts w:ascii="宋体" w:hAnsi="宋体" w:cs="宋体" w:hint="eastAsia"/>
          <w:b/>
          <w:bCs/>
          <w:szCs w:val="21"/>
        </w:rPr>
        <w:t>，完成第</w:t>
      </w:r>
      <w:r>
        <w:rPr>
          <w:rFonts w:ascii="宋体" w:hAnsi="宋体" w:cs="宋体"/>
          <w:b/>
          <w:bCs/>
          <w:szCs w:val="21"/>
        </w:rPr>
        <w:t>14</w:t>
      </w:r>
      <w:r w:rsidRPr="007C3F8C">
        <w:rPr>
          <w:rFonts w:ascii="宋体" w:hAnsi="宋体" w:cs="宋体"/>
          <w:b/>
          <w:bCs/>
          <w:szCs w:val="21"/>
        </w:rPr>
        <w:t>-1</w:t>
      </w:r>
      <w:r>
        <w:rPr>
          <w:rFonts w:ascii="宋体" w:hAnsi="宋体" w:cs="宋体"/>
          <w:b/>
          <w:bCs/>
          <w:szCs w:val="21"/>
        </w:rPr>
        <w:t>6</w:t>
      </w:r>
      <w:r w:rsidRPr="007C3F8C">
        <w:rPr>
          <w:rFonts w:ascii="宋体" w:hAnsi="宋体" w:cs="宋体" w:hint="eastAsia"/>
          <w:b/>
          <w:bCs/>
          <w:szCs w:val="21"/>
        </w:rPr>
        <w:t>题。</w:t>
      </w:r>
      <w:r w:rsidRPr="007C3F8C">
        <w:rPr>
          <w:rFonts w:ascii="宋体" w:hAnsi="宋体" w:cs="宋体" w:hint="eastAsia"/>
          <w:szCs w:val="21"/>
        </w:rPr>
        <w:t>（共</w:t>
      </w:r>
      <w:r>
        <w:rPr>
          <w:rFonts w:ascii="宋体" w:hAnsi="宋体" w:cs="宋体"/>
          <w:szCs w:val="21"/>
        </w:rPr>
        <w:t>10</w:t>
      </w:r>
      <w:r w:rsidRPr="007C3F8C">
        <w:rPr>
          <w:rFonts w:ascii="宋体" w:hAnsi="宋体" w:cs="宋体" w:hint="eastAsia"/>
          <w:szCs w:val="21"/>
        </w:rPr>
        <w:t>分）</w:t>
      </w:r>
    </w:p>
    <w:p w:rsidR="001E68D9" w:rsidRDefault="001E68D9" w:rsidP="00A409D3">
      <w:pPr>
        <w:ind w:firstLineChars="300" w:firstLine="31680"/>
        <w:jc w:val="center"/>
      </w:pPr>
      <w:r>
        <w:rPr>
          <w:rFonts w:hint="eastAsia"/>
        </w:rPr>
        <w:t>（一）</w:t>
      </w:r>
    </w:p>
    <w:p w:rsidR="001E68D9" w:rsidRPr="00E97AA1" w:rsidRDefault="001E68D9" w:rsidP="00A409D3">
      <w:pPr>
        <w:ind w:firstLineChars="200" w:firstLine="31680"/>
        <w:rPr>
          <w:rFonts w:ascii="楷体" w:eastAsia="楷体" w:hAnsi="楷体"/>
        </w:rPr>
      </w:pPr>
      <w:r w:rsidRPr="00E97AA1">
        <w:rPr>
          <w:rFonts w:ascii="楷体" w:eastAsia="楷体" w:hAnsi="楷体" w:hint="eastAsia"/>
        </w:rPr>
        <w:t>徒步旅行</w:t>
      </w:r>
      <w:r w:rsidRPr="00E97AA1">
        <w:rPr>
          <w:rFonts w:ascii="楷体" w:eastAsia="楷体" w:hAnsi="楷体"/>
        </w:rPr>
        <w:t xml:space="preserve">(Hiking) </w:t>
      </w:r>
      <w:r w:rsidRPr="00E97AA1">
        <w:rPr>
          <w:rFonts w:ascii="楷体" w:eastAsia="楷体" w:hAnsi="楷体" w:hint="eastAsia"/>
        </w:rPr>
        <w:t>是旅行者</w:t>
      </w:r>
      <w:r>
        <w:rPr>
          <w:rFonts w:ascii="楷体" w:eastAsia="楷体" w:hAnsi="楷体" w:hint="eastAsia"/>
        </w:rPr>
        <w:t>背负行囊</w:t>
      </w:r>
      <w:r w:rsidRPr="00E97AA1">
        <w:rPr>
          <w:rFonts w:ascii="楷体" w:eastAsia="楷体" w:hAnsi="楷体" w:hint="eastAsia"/>
        </w:rPr>
        <w:t>在自然环境中进行的有一定强度和长度的行走，是户外运动和自助游的一种特殊形式。它可以锻炼身体、磨炼意志、增进同行人员之间的情谊</w:t>
      </w:r>
      <w:r>
        <w:rPr>
          <w:rFonts w:ascii="楷体" w:eastAsia="楷体" w:hAnsi="楷体" w:hint="eastAsia"/>
        </w:rPr>
        <w:t>。一</w:t>
      </w:r>
      <w:r w:rsidRPr="00E97AA1">
        <w:rPr>
          <w:rFonts w:ascii="楷体" w:eastAsia="楷体" w:hAnsi="楷体" w:hint="eastAsia"/>
        </w:rPr>
        <w:t>路上新鲜的空气、美丽的风景也</w:t>
      </w:r>
      <w:r>
        <w:rPr>
          <w:rFonts w:ascii="楷体" w:eastAsia="楷体" w:hAnsi="楷体" w:hint="eastAsia"/>
        </w:rPr>
        <w:t>能</w:t>
      </w:r>
      <w:r w:rsidRPr="00E97AA1">
        <w:rPr>
          <w:rFonts w:ascii="楷体" w:eastAsia="楷体" w:hAnsi="楷体" w:hint="eastAsia"/>
        </w:rPr>
        <w:t>让旅行者放松心灵，体会到亲近大自然的快乐。</w:t>
      </w:r>
    </w:p>
    <w:p w:rsidR="001E68D9" w:rsidRDefault="001E68D9" w:rsidP="00A409D3">
      <w:pPr>
        <w:ind w:firstLineChars="200" w:firstLine="31680"/>
        <w:rPr>
          <w:rFonts w:ascii="楷体" w:eastAsia="楷体" w:hAnsi="楷体"/>
        </w:rPr>
      </w:pPr>
      <w:r w:rsidRPr="00E97AA1">
        <w:rPr>
          <w:rFonts w:ascii="楷体" w:eastAsia="楷体" w:hAnsi="楷体" w:hint="eastAsia"/>
        </w:rPr>
        <w:t>徒步旅行的行前准备十分重要。旅行前一定要做好计划，对目的地的地貌特征</w:t>
      </w:r>
      <w:r>
        <w:rPr>
          <w:rFonts w:ascii="楷体" w:eastAsia="楷体" w:hAnsi="楷体" w:hint="eastAsia"/>
        </w:rPr>
        <w:t>、</w:t>
      </w:r>
      <w:r w:rsidRPr="00E97AA1">
        <w:rPr>
          <w:rFonts w:ascii="楷体" w:eastAsia="楷体" w:hAnsi="楷体" w:hint="eastAsia"/>
        </w:rPr>
        <w:t>气候</w:t>
      </w:r>
      <w:r>
        <w:rPr>
          <w:rFonts w:ascii="楷体" w:eastAsia="楷体" w:hAnsi="楷体" w:hint="eastAsia"/>
        </w:rPr>
        <w:t>、水源，以及</w:t>
      </w:r>
      <w:r w:rsidRPr="00E97AA1">
        <w:rPr>
          <w:rFonts w:ascii="楷体" w:eastAsia="楷体" w:hAnsi="楷体" w:hint="eastAsia"/>
        </w:rPr>
        <w:t>露营地等问题了然于心，合理安排路线和行程，</w:t>
      </w:r>
      <w:r>
        <w:rPr>
          <w:rFonts w:ascii="楷体" w:eastAsia="楷体" w:hAnsi="楷体" w:hint="eastAsia"/>
        </w:rPr>
        <w:t>应</w:t>
      </w:r>
      <w:r w:rsidRPr="00E97AA1">
        <w:rPr>
          <w:rFonts w:ascii="楷体" w:eastAsia="楷体" w:hAnsi="楷体" w:hint="eastAsia"/>
        </w:rPr>
        <w:t>充分考虑途中可能遇到的各种情况并提前做</w:t>
      </w:r>
      <w:r>
        <w:rPr>
          <w:rFonts w:ascii="楷体" w:eastAsia="楷体" w:hAnsi="楷体" w:hint="eastAsia"/>
        </w:rPr>
        <w:t>好</w:t>
      </w:r>
      <w:r w:rsidRPr="00E97AA1">
        <w:rPr>
          <w:rFonts w:ascii="楷体" w:eastAsia="楷体" w:hAnsi="楷体" w:hint="eastAsia"/>
        </w:rPr>
        <w:t>必要准备。其次，徒步旅行需负重前行，行李一定要少而精。务必在个人能力可以</w:t>
      </w:r>
      <w:r>
        <w:rPr>
          <w:rFonts w:ascii="楷体" w:eastAsia="楷体" w:hAnsi="楷体" w:hint="eastAsia"/>
        </w:rPr>
        <w:t>承受的范围内准备用具</w:t>
      </w:r>
      <w:r w:rsidRPr="00E97AA1">
        <w:rPr>
          <w:rFonts w:ascii="楷体" w:eastAsia="楷体" w:hAnsi="楷体" w:hint="eastAsia"/>
        </w:rPr>
        <w:t>、食品、水和药品。水一般按每人每天</w:t>
      </w:r>
      <w:smartTag w:uri="urn:schemas-microsoft-com:office:smarttags" w:element="chmetcnv">
        <w:smartTagPr>
          <w:attr w:name="TCSC" w:val="0"/>
          <w:attr w:name="NumberType" w:val="1"/>
          <w:attr w:name="Negative" w:val="False"/>
          <w:attr w:name="HasSpace" w:val="False"/>
          <w:attr w:name="SourceValue" w:val="1.5"/>
          <w:attr w:name="UnitName" w:val="升"/>
        </w:smartTagPr>
        <w:r w:rsidRPr="00E97AA1">
          <w:rPr>
            <w:rFonts w:ascii="楷体" w:eastAsia="楷体" w:hAnsi="楷体"/>
          </w:rPr>
          <w:t>1.5</w:t>
        </w:r>
        <w:r>
          <w:rPr>
            <w:rFonts w:ascii="楷体" w:eastAsia="楷体" w:hAnsi="楷体" w:hint="eastAsia"/>
          </w:rPr>
          <w:t>升</w:t>
        </w:r>
      </w:smartTag>
      <w:r w:rsidRPr="00E97AA1">
        <w:rPr>
          <w:rFonts w:ascii="楷体" w:eastAsia="楷体" w:hAnsi="楷体" w:hint="eastAsia"/>
        </w:rPr>
        <w:t>准备，夏季略多，也可视当地水源情况而定。食品的准备以体积小、重量轻、营养高和食用方便为原则，根据季节和当地情况准备一些常用口服药及外伤用药</w:t>
      </w:r>
      <w:r>
        <w:rPr>
          <w:rFonts w:ascii="楷体" w:eastAsia="楷体" w:hAnsi="楷体" w:hint="eastAsia"/>
        </w:rPr>
        <w:t>也是必需的。</w:t>
      </w:r>
    </w:p>
    <w:p w:rsidR="001E68D9" w:rsidRPr="00E97AA1" w:rsidRDefault="001E68D9" w:rsidP="00A409D3">
      <w:pPr>
        <w:ind w:firstLineChars="200" w:firstLine="31680"/>
        <w:rPr>
          <w:rFonts w:ascii="楷体" w:eastAsia="楷体" w:hAnsi="楷体"/>
        </w:rPr>
      </w:pPr>
      <w:r>
        <w:rPr>
          <w:rFonts w:ascii="楷体" w:eastAsia="楷体" w:hAnsi="楷体" w:hint="eastAsia"/>
        </w:rPr>
        <w:t>为了确保徒步旅行的安全，</w:t>
      </w:r>
      <w:r w:rsidRPr="00E97AA1">
        <w:rPr>
          <w:rFonts w:ascii="楷体" w:eastAsia="楷体" w:hAnsi="楷体" w:hint="eastAsia"/>
        </w:rPr>
        <w:t>平日应多运动</w:t>
      </w:r>
      <w:r>
        <w:rPr>
          <w:rFonts w:ascii="楷体" w:eastAsia="楷体" w:hAnsi="楷体" w:hint="eastAsia"/>
        </w:rPr>
        <w:t>并</w:t>
      </w:r>
      <w:r w:rsidRPr="00E97AA1">
        <w:rPr>
          <w:rFonts w:ascii="楷体" w:eastAsia="楷体" w:hAnsi="楷体" w:hint="eastAsia"/>
        </w:rPr>
        <w:t>掌握一些基本的户外运动安全知识</w:t>
      </w:r>
      <w:r>
        <w:rPr>
          <w:rFonts w:ascii="楷体" w:eastAsia="楷体" w:hAnsi="楷体" w:hint="eastAsia"/>
        </w:rPr>
        <w:t>，这样可以</w:t>
      </w:r>
      <w:r w:rsidRPr="00E97AA1">
        <w:rPr>
          <w:rFonts w:ascii="楷体" w:eastAsia="楷体" w:hAnsi="楷体" w:hint="eastAsia"/>
        </w:rPr>
        <w:t>增强户外活动时的适应性</w:t>
      </w:r>
      <w:r>
        <w:rPr>
          <w:rFonts w:ascii="楷体" w:eastAsia="楷体" w:hAnsi="楷体" w:hint="eastAsia"/>
        </w:rPr>
        <w:t>，避免因为缺乏安全常识而带来的意外伤害。比如，</w:t>
      </w:r>
      <w:r w:rsidRPr="00E97AA1">
        <w:rPr>
          <w:rFonts w:ascii="楷体" w:eastAsia="楷体" w:hAnsi="楷体" w:hint="eastAsia"/>
        </w:rPr>
        <w:t>安置营地的时间一般应在太阳下山前</w:t>
      </w:r>
      <w:r w:rsidRPr="00E97AA1">
        <w:rPr>
          <w:rFonts w:ascii="楷体" w:eastAsia="楷体" w:hAnsi="楷体"/>
        </w:rPr>
        <w:t>1-2</w:t>
      </w:r>
      <w:r w:rsidRPr="00E97AA1">
        <w:rPr>
          <w:rFonts w:ascii="楷体" w:eastAsia="楷体" w:hAnsi="楷体" w:hint="eastAsia"/>
        </w:rPr>
        <w:t>小时完成，避免夜间行进。营地位置应避开山脊、山谷、河滩和</w:t>
      </w:r>
      <w:r>
        <w:rPr>
          <w:rFonts w:ascii="楷体" w:eastAsia="楷体" w:hAnsi="楷体" w:hint="eastAsia"/>
        </w:rPr>
        <w:t>断崖，在安全避风的高处扎营；掌握</w:t>
      </w:r>
      <w:r w:rsidRPr="00E97AA1">
        <w:rPr>
          <w:rFonts w:ascii="楷体" w:eastAsia="楷体" w:hAnsi="楷体" w:hint="eastAsia"/>
        </w:rPr>
        <w:t>一些在野外辨别方向的知识，</w:t>
      </w:r>
      <w:r>
        <w:rPr>
          <w:rFonts w:ascii="楷体" w:eastAsia="楷体" w:hAnsi="楷体" w:hint="eastAsia"/>
        </w:rPr>
        <w:t>可以</w:t>
      </w:r>
      <w:r w:rsidRPr="00E97AA1">
        <w:rPr>
          <w:rFonts w:ascii="楷体" w:eastAsia="楷体" w:hAnsi="楷体" w:hint="eastAsia"/>
        </w:rPr>
        <w:t>避免在没有指南针</w:t>
      </w:r>
      <w:r>
        <w:rPr>
          <w:rFonts w:ascii="楷体" w:eastAsia="楷体" w:hAnsi="楷体" w:hint="eastAsia"/>
        </w:rPr>
        <w:t>、</w:t>
      </w:r>
      <w:r w:rsidRPr="00E97AA1">
        <w:rPr>
          <w:rFonts w:ascii="楷体" w:eastAsia="楷体" w:hAnsi="楷体"/>
        </w:rPr>
        <w:t>GPS</w:t>
      </w:r>
      <w:r w:rsidRPr="00E97AA1">
        <w:rPr>
          <w:rFonts w:ascii="楷体" w:eastAsia="楷体" w:hAnsi="楷体" w:hint="eastAsia"/>
        </w:rPr>
        <w:t>又没电的情况下迷路。</w:t>
      </w:r>
    </w:p>
    <w:p w:rsidR="001E68D9" w:rsidRDefault="001E68D9" w:rsidP="00A409D3">
      <w:pPr>
        <w:ind w:firstLineChars="100" w:firstLine="31680"/>
        <w:jc w:val="center"/>
      </w:pPr>
      <w:r>
        <w:t>(</w:t>
      </w:r>
      <w:r>
        <w:rPr>
          <w:rFonts w:hint="eastAsia"/>
        </w:rPr>
        <w:t>二</w:t>
      </w:r>
      <w:r>
        <w:t>)</w:t>
      </w:r>
    </w:p>
    <w:p w:rsidR="001E68D9" w:rsidRDefault="001E68D9" w:rsidP="00A409D3">
      <w:pPr>
        <w:ind w:firstLineChars="100" w:firstLine="31680"/>
        <w:rPr>
          <w:rFonts w:ascii="楷体" w:eastAsia="楷体" w:hAnsi="楷体"/>
        </w:rPr>
      </w:pPr>
      <w:r w:rsidRPr="00E97AA1">
        <w:rPr>
          <w:rFonts w:ascii="楷体" w:eastAsia="楷体" w:hAnsi="楷体" w:hint="eastAsia"/>
        </w:rPr>
        <w:t>云蒙山国家森林公园位于北京市密云和怀柔交界处，</w:t>
      </w:r>
      <w:r>
        <w:rPr>
          <w:rFonts w:ascii="楷体" w:eastAsia="楷体" w:hAnsi="楷体" w:hint="eastAsia"/>
        </w:rPr>
        <w:t>其</w:t>
      </w:r>
      <w:r w:rsidRPr="00E97AA1">
        <w:rPr>
          <w:rFonts w:ascii="楷体" w:eastAsia="楷体" w:hAnsi="楷体" w:hint="eastAsia"/>
        </w:rPr>
        <w:t>主峰海拨</w:t>
      </w:r>
      <w:r w:rsidRPr="00E97AA1">
        <w:rPr>
          <w:rFonts w:ascii="楷体" w:eastAsia="楷体" w:hAnsi="楷体"/>
        </w:rPr>
        <w:t xml:space="preserve">14 1 </w:t>
      </w:r>
      <w:smartTag w:uri="urn:schemas-microsoft-com:office:smarttags" w:element="chmetcnv">
        <w:smartTagPr>
          <w:attr w:name="TCSC" w:val="0"/>
          <w:attr w:name="NumberType" w:val="1"/>
          <w:attr w:name="Negative" w:val="False"/>
          <w:attr w:name="HasSpace" w:val="False"/>
          <w:attr w:name="SourceValue" w:val="4"/>
          <w:attr w:name="UnitName" w:val="米"/>
        </w:smartTagPr>
        <w:r w:rsidRPr="00E97AA1">
          <w:rPr>
            <w:rFonts w:ascii="楷体" w:eastAsia="楷体" w:hAnsi="楷体"/>
          </w:rPr>
          <w:t>4</w:t>
        </w:r>
        <w:r w:rsidRPr="00E97AA1">
          <w:rPr>
            <w:rFonts w:ascii="楷体" w:eastAsia="楷体" w:hAnsi="楷体" w:hint="eastAsia"/>
          </w:rPr>
          <w:t>米</w:t>
        </w:r>
      </w:smartTag>
      <w:r w:rsidRPr="00E97AA1">
        <w:rPr>
          <w:rFonts w:ascii="楷体" w:eastAsia="楷体" w:hAnsi="楷体" w:hint="eastAsia"/>
        </w:rPr>
        <w:t>，境内山势陡峭，林泉遍布，风景优美。</w:t>
      </w:r>
      <w:r>
        <w:rPr>
          <w:rFonts w:ascii="楷体" w:eastAsia="楷体" w:hAnsi="楷体" w:hint="eastAsia"/>
        </w:rPr>
        <w:t>云蒙山徒步旅行是</w:t>
      </w:r>
      <w:r w:rsidRPr="00E97AA1">
        <w:rPr>
          <w:rFonts w:ascii="楷体" w:eastAsia="楷体" w:hAnsi="楷体" w:hint="eastAsia"/>
        </w:rPr>
        <w:t>京郊十大著名徒步线路之一。最佳徒步穿越时间为每年</w:t>
      </w:r>
      <w:r w:rsidRPr="00E97AA1">
        <w:rPr>
          <w:rFonts w:ascii="楷体" w:eastAsia="楷体" w:hAnsi="楷体"/>
        </w:rPr>
        <w:t>4</w:t>
      </w:r>
      <w:r w:rsidRPr="00E97AA1">
        <w:rPr>
          <w:rFonts w:ascii="楷体" w:eastAsia="楷体" w:hAnsi="楷体" w:hint="eastAsia"/>
        </w:rPr>
        <w:t>月</w:t>
      </w:r>
      <w:r w:rsidRPr="00E97AA1">
        <w:rPr>
          <w:rFonts w:ascii="楷体" w:eastAsia="楷体" w:hAnsi="楷体"/>
        </w:rPr>
        <w:t>-10</w:t>
      </w:r>
      <w:r w:rsidRPr="00E97AA1">
        <w:rPr>
          <w:rFonts w:ascii="楷体" w:eastAsia="楷体" w:hAnsi="楷体" w:hint="eastAsia"/>
        </w:rPr>
        <w:t>月下旬，夏季气温在</w:t>
      </w:r>
      <w:r w:rsidRPr="00E97AA1">
        <w:rPr>
          <w:rFonts w:ascii="楷体" w:eastAsia="楷体" w:hAnsi="楷体"/>
        </w:rPr>
        <w:t xml:space="preserve">2 0-2 4 </w:t>
      </w:r>
      <w:r w:rsidRPr="00E97AA1">
        <w:rPr>
          <w:rFonts w:ascii="楷体" w:eastAsia="楷体" w:hAnsi="楷体" w:hint="eastAsia"/>
        </w:rPr>
        <w:t>度之间，强度和难度适宜初中级徒步爱好者。穿越路线及行程安排</w:t>
      </w:r>
      <w:r>
        <w:rPr>
          <w:rFonts w:ascii="楷体" w:eastAsia="楷体" w:hAnsi="楷体" w:hint="eastAsia"/>
        </w:rPr>
        <w:t>如下</w:t>
      </w:r>
      <w:r w:rsidRPr="00E97AA1">
        <w:rPr>
          <w:rFonts w:ascii="楷体" w:eastAsia="楷体" w:hAnsi="楷体" w:hint="eastAsia"/>
        </w:rPr>
        <w:t>：</w:t>
      </w:r>
    </w:p>
    <w:p w:rsidR="001E68D9" w:rsidRDefault="001E68D9" w:rsidP="00A409D3">
      <w:pPr>
        <w:ind w:firstLineChars="100" w:firstLine="31680"/>
        <w:rPr>
          <w:rFonts w:ascii="楷体" w:eastAsia="楷体" w:hAnsi="楷体"/>
        </w:rPr>
      </w:pPr>
      <w:r w:rsidRPr="00E97AA1">
        <w:rPr>
          <w:rFonts w:ascii="楷体" w:eastAsia="楷体" w:hAnsi="楷体" w:hint="eastAsia"/>
        </w:rPr>
        <w:t>第一天</w:t>
      </w:r>
      <w:r>
        <w:rPr>
          <w:rFonts w:ascii="楷体" w:eastAsia="楷体" w:hAnsi="楷体" w:hint="eastAsia"/>
        </w:rPr>
        <w:t>：</w:t>
      </w:r>
      <w:r w:rsidRPr="00E97AA1">
        <w:rPr>
          <w:rFonts w:ascii="楷体" w:eastAsia="楷体" w:hAnsi="楷体" w:hint="eastAsia"/>
        </w:rPr>
        <w:t>黄土梁村</w:t>
      </w:r>
      <w:r w:rsidRPr="00E97AA1">
        <w:rPr>
          <w:rFonts w:ascii="楷体" w:eastAsia="楷体" w:hAnsi="楷体"/>
        </w:rPr>
        <w:t xml:space="preserve"> </w:t>
      </w:r>
      <w:r w:rsidRPr="00E97AA1">
        <w:rPr>
          <w:rFonts w:ascii="楷体" w:eastAsia="楷体" w:hAnsi="楷体" w:hint="eastAsia"/>
        </w:rPr>
        <w:t>→</w:t>
      </w:r>
      <w:r w:rsidRPr="00E97AA1">
        <w:rPr>
          <w:rFonts w:ascii="楷体" w:eastAsia="楷体" w:hAnsi="楷体"/>
        </w:rPr>
        <w:t xml:space="preserve"> </w:t>
      </w:r>
      <w:r w:rsidRPr="00E97AA1">
        <w:rPr>
          <w:rFonts w:ascii="楷体" w:eastAsia="楷体" w:hAnsi="楷体" w:hint="eastAsia"/>
        </w:rPr>
        <w:t>天仙瀑</w:t>
      </w:r>
      <w:r w:rsidRPr="00E97AA1">
        <w:rPr>
          <w:rFonts w:ascii="楷体" w:eastAsia="楷体" w:hAnsi="楷体"/>
        </w:rPr>
        <w:t xml:space="preserve"> </w:t>
      </w:r>
      <w:r w:rsidRPr="00E97AA1">
        <w:rPr>
          <w:rFonts w:ascii="楷体" w:eastAsia="楷体" w:hAnsi="楷体" w:hint="eastAsia"/>
        </w:rPr>
        <w:t>→</w:t>
      </w:r>
      <w:r w:rsidRPr="00E97AA1">
        <w:rPr>
          <w:rFonts w:ascii="楷体" w:eastAsia="楷体" w:hAnsi="楷体"/>
        </w:rPr>
        <w:t xml:space="preserve"> </w:t>
      </w:r>
      <w:r w:rsidRPr="00E97AA1">
        <w:rPr>
          <w:rFonts w:ascii="楷体" w:eastAsia="楷体" w:hAnsi="楷体" w:hint="eastAsia"/>
        </w:rPr>
        <w:t>垭口</w:t>
      </w:r>
      <w:r w:rsidRPr="00E97AA1">
        <w:rPr>
          <w:rFonts w:ascii="楷体" w:eastAsia="楷体" w:hAnsi="楷体"/>
        </w:rPr>
        <w:t xml:space="preserve"> </w:t>
      </w:r>
      <w:r w:rsidRPr="00E97AA1">
        <w:rPr>
          <w:rFonts w:ascii="楷体" w:eastAsia="楷体" w:hAnsi="楷体" w:hint="eastAsia"/>
        </w:rPr>
        <w:t>→豪宅，路程大概</w:t>
      </w:r>
      <w:smartTag w:uri="urn:schemas-microsoft-com:office:smarttags" w:element="chmetcnv">
        <w:smartTagPr>
          <w:attr w:name="TCSC" w:val="0"/>
          <w:attr w:name="NumberType" w:val="1"/>
          <w:attr w:name="Negative" w:val="False"/>
          <w:attr w:name="HasSpace" w:val="False"/>
          <w:attr w:name="SourceValue" w:val="9"/>
          <w:attr w:name="UnitName" w:val="公里"/>
        </w:smartTagPr>
        <w:r w:rsidRPr="00E97AA1">
          <w:rPr>
            <w:rFonts w:ascii="楷体" w:eastAsia="楷体" w:hAnsi="楷体"/>
          </w:rPr>
          <w:t>9</w:t>
        </w:r>
        <w:r>
          <w:rPr>
            <w:rFonts w:ascii="楷体" w:eastAsia="楷体" w:hAnsi="楷体" w:hint="eastAsia"/>
          </w:rPr>
          <w:t>公里</w:t>
        </w:r>
      </w:smartTag>
      <w:r w:rsidRPr="00E97AA1">
        <w:rPr>
          <w:rFonts w:ascii="楷体" w:eastAsia="楷体" w:hAnsi="楷体" w:hint="eastAsia"/>
        </w:rPr>
        <w:t>，时间</w:t>
      </w:r>
      <w:r w:rsidRPr="00E97AA1">
        <w:rPr>
          <w:rFonts w:ascii="楷体" w:eastAsia="楷体" w:hAnsi="楷体"/>
        </w:rPr>
        <w:t>6-7</w:t>
      </w:r>
      <w:r w:rsidRPr="00E97AA1">
        <w:rPr>
          <w:rFonts w:ascii="楷体" w:eastAsia="楷体" w:hAnsi="楷体" w:hint="eastAsia"/>
        </w:rPr>
        <w:t>小时。</w:t>
      </w:r>
      <w:r>
        <w:rPr>
          <w:rFonts w:ascii="楷体" w:eastAsia="楷体" w:hAnsi="楷体" w:hint="eastAsia"/>
        </w:rPr>
        <w:t>夏季</w:t>
      </w:r>
      <w:r w:rsidRPr="00E97AA1">
        <w:rPr>
          <w:rFonts w:ascii="楷体" w:eastAsia="楷体" w:hAnsi="楷体" w:hint="eastAsia"/>
        </w:rPr>
        <w:t>进山道路两旁植被茂盛，偶尔有蛇出没。营地可选在豪宅（一处废弃的房屋），院外井水需加热或过滤后饮用。</w:t>
      </w:r>
    </w:p>
    <w:p w:rsidR="001E68D9" w:rsidRDefault="001E68D9" w:rsidP="00A409D3">
      <w:pPr>
        <w:ind w:firstLineChars="100" w:firstLine="31680"/>
        <w:rPr>
          <w:rFonts w:ascii="楷体" w:eastAsia="楷体" w:hAnsi="楷体"/>
        </w:rPr>
      </w:pPr>
      <w:r w:rsidRPr="00E97AA1">
        <w:rPr>
          <w:rFonts w:ascii="楷体" w:eastAsia="楷体" w:hAnsi="楷体" w:hint="eastAsia"/>
        </w:rPr>
        <w:t>第二天</w:t>
      </w:r>
      <w:r>
        <w:rPr>
          <w:rFonts w:ascii="楷体" w:eastAsia="楷体" w:hAnsi="楷体" w:hint="eastAsia"/>
        </w:rPr>
        <w:t>：</w:t>
      </w:r>
      <w:r w:rsidRPr="00E97AA1">
        <w:rPr>
          <w:rFonts w:ascii="楷体" w:eastAsia="楷体" w:hAnsi="楷体" w:hint="eastAsia"/>
        </w:rPr>
        <w:t>豪宅</w:t>
      </w:r>
      <w:r w:rsidRPr="00E97AA1">
        <w:rPr>
          <w:rFonts w:ascii="楷体" w:eastAsia="楷体" w:hAnsi="楷体"/>
        </w:rPr>
        <w:t xml:space="preserve"> </w:t>
      </w:r>
      <w:r w:rsidRPr="00E97AA1">
        <w:rPr>
          <w:rFonts w:ascii="楷体" w:eastAsia="楷体" w:hAnsi="楷体" w:hint="eastAsia"/>
        </w:rPr>
        <w:t>→</w:t>
      </w:r>
      <w:r w:rsidRPr="00E97AA1">
        <w:rPr>
          <w:rFonts w:ascii="楷体" w:eastAsia="楷体" w:hAnsi="楷体"/>
        </w:rPr>
        <w:t xml:space="preserve"> </w:t>
      </w:r>
      <w:r w:rsidRPr="00E97AA1">
        <w:rPr>
          <w:rFonts w:ascii="楷体" w:eastAsia="楷体" w:hAnsi="楷体" w:hint="eastAsia"/>
        </w:rPr>
        <w:t>云蒙山主峰</w:t>
      </w:r>
      <w:r w:rsidRPr="00E97AA1">
        <w:rPr>
          <w:rFonts w:ascii="楷体" w:eastAsia="楷体" w:hAnsi="楷体"/>
        </w:rPr>
        <w:t xml:space="preserve"> </w:t>
      </w:r>
      <w:r w:rsidRPr="00E97AA1">
        <w:rPr>
          <w:rFonts w:ascii="楷体" w:eastAsia="楷体" w:hAnsi="楷体" w:hint="eastAsia"/>
        </w:rPr>
        <w:t>→</w:t>
      </w:r>
      <w:r w:rsidRPr="00E97AA1">
        <w:rPr>
          <w:rFonts w:ascii="楷体" w:eastAsia="楷体" w:hAnsi="楷体"/>
        </w:rPr>
        <w:t xml:space="preserve"> </w:t>
      </w:r>
      <w:r w:rsidRPr="00E97AA1">
        <w:rPr>
          <w:rFonts w:ascii="楷体" w:eastAsia="楷体" w:hAnsi="楷体" w:hint="eastAsia"/>
        </w:rPr>
        <w:t>万岁杨</w:t>
      </w:r>
      <w:r w:rsidRPr="00E97AA1">
        <w:rPr>
          <w:rFonts w:ascii="楷体" w:eastAsia="楷体" w:hAnsi="楷体"/>
        </w:rPr>
        <w:t xml:space="preserve"> </w:t>
      </w:r>
      <w:r w:rsidRPr="00E97AA1">
        <w:rPr>
          <w:rFonts w:ascii="楷体" w:eastAsia="楷体" w:hAnsi="楷体" w:hint="eastAsia"/>
        </w:rPr>
        <w:t>→莲花瀑→云蒙峡</w:t>
      </w:r>
      <w:r w:rsidRPr="00E97AA1">
        <w:rPr>
          <w:rFonts w:ascii="楷体" w:eastAsia="楷体" w:hAnsi="楷体"/>
        </w:rPr>
        <w:t xml:space="preserve"> </w:t>
      </w:r>
      <w:r w:rsidRPr="00E97AA1">
        <w:rPr>
          <w:rFonts w:ascii="楷体" w:eastAsia="楷体" w:hAnsi="楷体" w:hint="eastAsia"/>
        </w:rPr>
        <w:t>→</w:t>
      </w:r>
      <w:r w:rsidRPr="00E97AA1">
        <w:rPr>
          <w:rFonts w:ascii="楷体" w:eastAsia="楷体" w:hAnsi="楷体"/>
        </w:rPr>
        <w:t xml:space="preserve"> </w:t>
      </w:r>
      <w:r w:rsidRPr="00E97AA1">
        <w:rPr>
          <w:rFonts w:ascii="楷体" w:eastAsia="楷体" w:hAnsi="楷体" w:hint="eastAsia"/>
        </w:rPr>
        <w:t>对家河，路程大概</w:t>
      </w:r>
      <w:smartTag w:uri="urn:schemas-microsoft-com:office:smarttags" w:element="chmetcnv">
        <w:smartTagPr>
          <w:attr w:name="TCSC" w:val="0"/>
          <w:attr w:name="NumberType" w:val="1"/>
          <w:attr w:name="Negative" w:val="False"/>
          <w:attr w:name="HasSpace" w:val="False"/>
          <w:attr w:name="SourceValue" w:val="21"/>
          <w:attr w:name="UnitName" w:val="公里"/>
        </w:smartTagPr>
        <w:r w:rsidRPr="00E97AA1">
          <w:rPr>
            <w:rFonts w:ascii="楷体" w:eastAsia="楷体" w:hAnsi="楷体"/>
          </w:rPr>
          <w:t>21</w:t>
        </w:r>
        <w:r>
          <w:rPr>
            <w:rFonts w:ascii="楷体" w:eastAsia="楷体" w:hAnsi="楷体" w:hint="eastAsia"/>
          </w:rPr>
          <w:t>公里</w:t>
        </w:r>
      </w:smartTag>
      <w:r w:rsidRPr="00E97AA1">
        <w:rPr>
          <w:rFonts w:ascii="楷体" w:eastAsia="楷体" w:hAnsi="楷体" w:hint="eastAsia"/>
        </w:rPr>
        <w:t>，时间</w:t>
      </w:r>
      <w:r w:rsidRPr="00E97AA1">
        <w:rPr>
          <w:rFonts w:ascii="楷体" w:eastAsia="楷体" w:hAnsi="楷体"/>
        </w:rPr>
        <w:t>9-10</w:t>
      </w:r>
      <w:r w:rsidRPr="00E97AA1">
        <w:rPr>
          <w:rFonts w:ascii="楷体" w:eastAsia="楷体" w:hAnsi="楷体" w:hint="eastAsia"/>
        </w:rPr>
        <w:t>小时。从豪宅往北到达云蒙山主峰，路上有岔道，小心迷路。莲花瀑夏季十分壮观，但瀑布两旁道路很滑</w:t>
      </w:r>
      <w:r>
        <w:rPr>
          <w:rFonts w:ascii="楷体" w:eastAsia="楷体" w:hAnsi="楷体" w:hint="eastAsia"/>
        </w:rPr>
        <w:t>，可用安全绳</w:t>
      </w:r>
      <w:r w:rsidRPr="00E97AA1">
        <w:rPr>
          <w:rFonts w:ascii="楷体" w:eastAsia="楷体" w:hAnsi="楷体" w:hint="eastAsia"/>
        </w:rPr>
        <w:t>帮助</w:t>
      </w:r>
      <w:r>
        <w:rPr>
          <w:rFonts w:ascii="楷体" w:eastAsia="楷体" w:hAnsi="楷体" w:hint="eastAsia"/>
        </w:rPr>
        <w:t>下行</w:t>
      </w:r>
      <w:r w:rsidRPr="00E97AA1">
        <w:rPr>
          <w:rFonts w:ascii="楷体" w:eastAsia="楷体" w:hAnsi="楷体" w:hint="eastAsia"/>
        </w:rPr>
        <w:t>。云蒙峡是一条有水的河谷，前方有断崖，偶有落石</w:t>
      </w:r>
      <w:r>
        <w:rPr>
          <w:rFonts w:ascii="楷体" w:eastAsia="楷体" w:hAnsi="楷体" w:hint="eastAsia"/>
        </w:rPr>
        <w:t>，</w:t>
      </w:r>
      <w:r w:rsidRPr="00E97AA1">
        <w:rPr>
          <w:rFonts w:ascii="楷体" w:eastAsia="楷体" w:hAnsi="楷体" w:hint="eastAsia"/>
        </w:rPr>
        <w:t>土路在此完全消失</w:t>
      </w:r>
      <w:r>
        <w:rPr>
          <w:rFonts w:ascii="楷体" w:eastAsia="楷体" w:hAnsi="楷体" w:hint="eastAsia"/>
        </w:rPr>
        <w:t>，只能靠在</w:t>
      </w:r>
      <w:r w:rsidRPr="00E97AA1">
        <w:rPr>
          <w:rFonts w:ascii="楷体" w:eastAsia="楷体" w:hAnsi="楷体" w:hint="eastAsia"/>
        </w:rPr>
        <w:t>谷中的石头上蹦跳前行。营地可选在对家河，也可根据同行人员的多少灵活选择在万岁杨至对家河之间</w:t>
      </w:r>
      <w:r>
        <w:rPr>
          <w:rFonts w:ascii="楷体" w:eastAsia="楷体" w:hAnsi="楷体" w:hint="eastAsia"/>
        </w:rPr>
        <w:t>的地面</w:t>
      </w:r>
      <w:r w:rsidRPr="00E97AA1">
        <w:rPr>
          <w:rFonts w:ascii="楷体" w:eastAsia="楷体" w:hAnsi="楷体" w:hint="eastAsia"/>
        </w:rPr>
        <w:t>扎营，附近都有水源补充。</w:t>
      </w:r>
    </w:p>
    <w:p w:rsidR="001E68D9" w:rsidRPr="00E97AA1" w:rsidRDefault="001E68D9" w:rsidP="00A409D3">
      <w:pPr>
        <w:ind w:firstLineChars="100" w:firstLine="31680"/>
        <w:rPr>
          <w:rFonts w:ascii="楷体" w:eastAsia="楷体" w:hAnsi="楷体"/>
        </w:rPr>
      </w:pPr>
      <w:r w:rsidRPr="00E97AA1">
        <w:rPr>
          <w:rFonts w:ascii="楷体" w:eastAsia="楷体" w:hAnsi="楷体" w:hint="eastAsia"/>
        </w:rPr>
        <w:t>第三天</w:t>
      </w:r>
      <w:r>
        <w:rPr>
          <w:rFonts w:ascii="楷体" w:eastAsia="楷体" w:hAnsi="楷体" w:hint="eastAsia"/>
        </w:rPr>
        <w:t>：</w:t>
      </w:r>
      <w:r w:rsidRPr="00E97AA1">
        <w:rPr>
          <w:rFonts w:ascii="楷体" w:eastAsia="楷体" w:hAnsi="楷体" w:hint="eastAsia"/>
        </w:rPr>
        <w:t>对家河</w:t>
      </w:r>
      <w:r w:rsidRPr="00E97AA1">
        <w:rPr>
          <w:rFonts w:ascii="楷体" w:eastAsia="楷体" w:hAnsi="楷体"/>
        </w:rPr>
        <w:t xml:space="preserve"> </w:t>
      </w:r>
      <w:r w:rsidRPr="00E97AA1">
        <w:rPr>
          <w:rFonts w:ascii="楷体" w:eastAsia="楷体" w:hAnsi="楷体" w:hint="eastAsia"/>
        </w:rPr>
        <w:t>→</w:t>
      </w:r>
      <w:r w:rsidRPr="00E97AA1">
        <w:rPr>
          <w:rFonts w:ascii="楷体" w:eastAsia="楷体" w:hAnsi="楷体"/>
        </w:rPr>
        <w:t xml:space="preserve"> </w:t>
      </w:r>
      <w:r w:rsidRPr="00E97AA1">
        <w:rPr>
          <w:rFonts w:ascii="楷体" w:eastAsia="楷体" w:hAnsi="楷体" w:hint="eastAsia"/>
        </w:rPr>
        <w:t>云蒙峡景区</w:t>
      </w:r>
      <w:r w:rsidRPr="00E97AA1">
        <w:rPr>
          <w:rFonts w:ascii="楷体" w:eastAsia="楷体" w:hAnsi="楷体"/>
        </w:rPr>
        <w:t xml:space="preserve"> </w:t>
      </w:r>
      <w:r w:rsidRPr="00E97AA1">
        <w:rPr>
          <w:rFonts w:ascii="楷体" w:eastAsia="楷体" w:hAnsi="楷体" w:hint="eastAsia"/>
        </w:rPr>
        <w:t>→</w:t>
      </w:r>
      <w:r w:rsidRPr="00E97AA1">
        <w:rPr>
          <w:rFonts w:ascii="楷体" w:eastAsia="楷体" w:hAnsi="楷体"/>
        </w:rPr>
        <w:t xml:space="preserve"> </w:t>
      </w:r>
      <w:r w:rsidRPr="00E97AA1">
        <w:rPr>
          <w:rFonts w:ascii="楷体" w:eastAsia="楷体" w:hAnsi="楷体" w:hint="eastAsia"/>
        </w:rPr>
        <w:t>水堡子，路程大概</w:t>
      </w:r>
      <w:smartTag w:uri="urn:schemas-microsoft-com:office:smarttags" w:element="chmetcnv">
        <w:smartTagPr>
          <w:attr w:name="TCSC" w:val="0"/>
          <w:attr w:name="NumberType" w:val="1"/>
          <w:attr w:name="Negative" w:val="False"/>
          <w:attr w:name="HasSpace" w:val="False"/>
          <w:attr w:name="SourceValue" w:val="7"/>
          <w:attr w:name="UnitName" w:val="公里"/>
        </w:smartTagPr>
        <w:r w:rsidRPr="00E97AA1">
          <w:rPr>
            <w:rFonts w:ascii="楷体" w:eastAsia="楷体" w:hAnsi="楷体"/>
          </w:rPr>
          <w:t>7</w:t>
        </w:r>
        <w:r>
          <w:rPr>
            <w:rFonts w:ascii="楷体" w:eastAsia="楷体" w:hAnsi="楷体" w:hint="eastAsia"/>
          </w:rPr>
          <w:t>公里</w:t>
        </w:r>
      </w:smartTag>
      <w:r w:rsidRPr="00E97AA1">
        <w:rPr>
          <w:rFonts w:ascii="楷体" w:eastAsia="楷体" w:hAnsi="楷体" w:hint="eastAsia"/>
        </w:rPr>
        <w:t>，时间</w:t>
      </w:r>
      <w:r w:rsidRPr="00E97AA1">
        <w:rPr>
          <w:rFonts w:ascii="楷体" w:eastAsia="楷体" w:hAnsi="楷体"/>
        </w:rPr>
        <w:t>4-5</w:t>
      </w:r>
      <w:r w:rsidRPr="00E97AA1">
        <w:rPr>
          <w:rFonts w:ascii="楷体" w:eastAsia="楷体" w:hAnsi="楷体" w:hint="eastAsia"/>
        </w:rPr>
        <w:t>小时</w:t>
      </w:r>
      <w:r>
        <w:rPr>
          <w:rFonts w:ascii="楷体" w:eastAsia="楷体" w:hAnsi="楷体" w:hint="eastAsia"/>
        </w:rPr>
        <w:t>，</w:t>
      </w:r>
      <w:r w:rsidRPr="00E97AA1">
        <w:rPr>
          <w:rFonts w:ascii="楷体" w:eastAsia="楷体" w:hAnsi="楷体" w:hint="eastAsia"/>
        </w:rPr>
        <w:t>路况良好。</w:t>
      </w:r>
    </w:p>
    <w:p w:rsidR="001E68D9" w:rsidRDefault="001E68D9" w:rsidP="00731F66">
      <w:pPr>
        <w:rPr>
          <w:noProof/>
        </w:rPr>
      </w:pPr>
      <w:r>
        <w:rPr>
          <w:noProof/>
        </w:rPr>
        <w:t>14.</w:t>
      </w:r>
      <w:r>
        <w:rPr>
          <w:rFonts w:hint="eastAsia"/>
          <w:noProof/>
        </w:rPr>
        <w:t>选文（一）主要介绍了徒步旅行的</w:t>
      </w:r>
      <w:r>
        <w:rPr>
          <w:rFonts w:hint="eastAsia"/>
          <w:noProof/>
          <w:u w:val="single"/>
        </w:rPr>
        <w:t>（</w:t>
      </w:r>
      <w:r>
        <w:rPr>
          <w:noProof/>
          <w:u w:val="single"/>
        </w:rPr>
        <w:t>1</w:t>
      </w:r>
      <w:r>
        <w:rPr>
          <w:rFonts w:hint="eastAsia"/>
          <w:noProof/>
          <w:u w:val="single"/>
        </w:rPr>
        <w:t>）</w:t>
      </w:r>
      <w:r w:rsidRPr="00731F66">
        <w:rPr>
          <w:rFonts w:hint="eastAsia"/>
          <w:noProof/>
        </w:rPr>
        <w:t>、</w:t>
      </w:r>
      <w:r>
        <w:rPr>
          <w:rFonts w:hint="eastAsia"/>
          <w:noProof/>
          <w:u w:val="single"/>
        </w:rPr>
        <w:t>（</w:t>
      </w:r>
      <w:r>
        <w:rPr>
          <w:noProof/>
          <w:u w:val="single"/>
        </w:rPr>
        <w:t>2</w:t>
      </w:r>
      <w:r>
        <w:rPr>
          <w:rFonts w:hint="eastAsia"/>
          <w:noProof/>
          <w:u w:val="single"/>
        </w:rPr>
        <w:t>）</w:t>
      </w:r>
      <w:r w:rsidRPr="00731F66">
        <w:rPr>
          <w:rFonts w:hint="eastAsia"/>
          <w:noProof/>
        </w:rPr>
        <w:t>、</w:t>
      </w:r>
      <w:r>
        <w:rPr>
          <w:rFonts w:hint="eastAsia"/>
          <w:noProof/>
          <w:u w:val="single"/>
        </w:rPr>
        <w:t>（</w:t>
      </w:r>
      <w:r>
        <w:rPr>
          <w:noProof/>
          <w:u w:val="single"/>
        </w:rPr>
        <w:t>3</w:t>
      </w:r>
      <w:r>
        <w:rPr>
          <w:rFonts w:hint="eastAsia"/>
          <w:noProof/>
          <w:u w:val="single"/>
        </w:rPr>
        <w:t>）</w:t>
      </w:r>
      <w:r w:rsidRPr="00731F66">
        <w:rPr>
          <w:rFonts w:hint="eastAsia"/>
          <w:noProof/>
        </w:rPr>
        <w:t>及安全注意事项。</w:t>
      </w:r>
      <w:r>
        <w:rPr>
          <w:rFonts w:hint="eastAsia"/>
          <w:noProof/>
        </w:rPr>
        <w:t>（</w:t>
      </w:r>
      <w:r>
        <w:rPr>
          <w:noProof/>
        </w:rPr>
        <w:t>3</w:t>
      </w:r>
      <w:r>
        <w:rPr>
          <w:rFonts w:hint="eastAsia"/>
          <w:noProof/>
        </w:rPr>
        <w:t>分）</w:t>
      </w:r>
    </w:p>
    <w:p w:rsidR="001E68D9" w:rsidRDefault="001E68D9" w:rsidP="00AA1FA6">
      <w:pPr>
        <w:rPr>
          <w:noProof/>
        </w:rPr>
      </w:pPr>
      <w:r>
        <w:rPr>
          <w:noProof/>
        </w:rPr>
        <w:t>15.</w:t>
      </w:r>
      <w:r w:rsidRPr="00F60271">
        <w:rPr>
          <w:rFonts w:hint="eastAsia"/>
          <w:noProof/>
        </w:rPr>
        <w:t>选文（二）提到第二天“</w:t>
      </w:r>
      <w:r>
        <w:rPr>
          <w:rFonts w:hint="eastAsia"/>
          <w:noProof/>
        </w:rPr>
        <w:t>也</w:t>
      </w:r>
      <w:r w:rsidRPr="00F60271">
        <w:rPr>
          <w:rFonts w:hint="eastAsia"/>
          <w:noProof/>
        </w:rPr>
        <w:t>可根据同行人员的多少灵活选择在万岁杨至对家河之间的地面扎营”，以下是该地区等高图，</w:t>
      </w:r>
      <w:r>
        <w:rPr>
          <w:rFonts w:hint="eastAsia"/>
          <w:noProof/>
        </w:rPr>
        <w:t>请你在下列四个选项中选出一个最安全的营地位置。（）（只填选项字母）（</w:t>
      </w:r>
      <w:r>
        <w:rPr>
          <w:noProof/>
        </w:rPr>
        <w:t>2</w:t>
      </w:r>
      <w:r>
        <w:rPr>
          <w:rFonts w:hint="eastAsia"/>
          <w:noProof/>
        </w:rPr>
        <w:t>分）</w:t>
      </w:r>
    </w:p>
    <w:p w:rsidR="001E68D9" w:rsidRDefault="001E68D9" w:rsidP="006B2A92">
      <w:pPr>
        <w:jc w:val="center"/>
        <w:rPr>
          <w:noProof/>
        </w:rPr>
      </w:pPr>
      <w:r w:rsidRPr="00D53B50">
        <w:rPr>
          <w:noProof/>
        </w:rPr>
        <w:pict>
          <v:shape id="图片 1" o:spid="_x0000_i1031" type="#_x0000_t75" style="width:226.5pt;height:171.75pt;visibility:visible">
            <v:imagedata r:id="rId16" o:title=""/>
          </v:shape>
        </w:pict>
      </w:r>
    </w:p>
    <w:p w:rsidR="001E68D9" w:rsidRDefault="001E68D9" w:rsidP="00B33F72">
      <w:pPr>
        <w:spacing w:line="300" w:lineRule="auto"/>
      </w:pPr>
      <w:r w:rsidRPr="002F3812">
        <w:rPr>
          <w:noProof/>
        </w:rPr>
        <w:t>16.</w:t>
      </w:r>
      <w:r>
        <w:rPr>
          <w:rFonts w:hint="eastAsia"/>
        </w:rPr>
        <w:t>假如你和朋友准备今年暑假去云蒙山徒步旅行，请结合选文（一）（二）的内容，首先谈谈你们的旅行计划应考虑哪些方面的问题；其次，针对云蒙山的具体情况，说一说为了旅行安全，你们应该提前做出哪些必要的准备。（</w:t>
      </w:r>
      <w:r>
        <w:t>5</w:t>
      </w:r>
      <w:r>
        <w:rPr>
          <w:rFonts w:hint="eastAsia"/>
        </w:rPr>
        <w:t>分）</w:t>
      </w:r>
    </w:p>
    <w:p w:rsidR="001E68D9" w:rsidRPr="00701DDC" w:rsidRDefault="001E68D9" w:rsidP="00A409D3">
      <w:pPr>
        <w:spacing w:line="300" w:lineRule="auto"/>
        <w:ind w:firstLineChars="250" w:firstLine="31680"/>
        <w:rPr>
          <w:rFonts w:ascii="宋体"/>
          <w:color w:val="000000"/>
        </w:rPr>
      </w:pPr>
      <w:r>
        <w:rPr>
          <w:rFonts w:ascii="宋体" w:hAnsi="宋体" w:hint="eastAsia"/>
          <w:color w:val="000000"/>
        </w:rPr>
        <w:t>考虑的问题：</w:t>
      </w:r>
      <w:r w:rsidRPr="00701DDC">
        <w:rPr>
          <w:rFonts w:ascii="宋体" w:hAnsi="宋体" w:hint="eastAsia"/>
          <w:color w:val="000000"/>
          <w:u w:val="single"/>
        </w:rPr>
        <w:t>（</w:t>
      </w:r>
      <w:r w:rsidRPr="00701DDC">
        <w:rPr>
          <w:rFonts w:ascii="宋体" w:hAnsi="宋体"/>
          <w:color w:val="000000"/>
          <w:u w:val="single"/>
        </w:rPr>
        <w:t>1</w:t>
      </w:r>
      <w:r w:rsidRPr="00701DDC">
        <w:rPr>
          <w:rFonts w:ascii="宋体" w:hAnsi="宋体" w:hint="eastAsia"/>
          <w:color w:val="000000"/>
          <w:u w:val="single"/>
        </w:rPr>
        <w:t>）</w:t>
      </w:r>
    </w:p>
    <w:p w:rsidR="001E68D9" w:rsidRPr="00701DDC" w:rsidRDefault="001E68D9" w:rsidP="00A409D3">
      <w:pPr>
        <w:spacing w:line="300" w:lineRule="auto"/>
        <w:ind w:firstLineChars="100" w:firstLine="31680"/>
        <w:rPr>
          <w:rFonts w:ascii="宋体" w:cs="宋体"/>
          <w:b/>
          <w:bCs/>
          <w:szCs w:val="21"/>
        </w:rPr>
      </w:pPr>
      <w:r>
        <w:rPr>
          <w:rFonts w:ascii="宋体" w:hAnsi="宋体" w:hint="eastAsia"/>
          <w:color w:val="000000"/>
        </w:rPr>
        <w:t>必要的准备：</w:t>
      </w:r>
      <w:r w:rsidRPr="00701DDC">
        <w:rPr>
          <w:rFonts w:ascii="宋体" w:hAnsi="宋体" w:hint="eastAsia"/>
          <w:color w:val="000000"/>
          <w:u w:val="single"/>
        </w:rPr>
        <w:t>（</w:t>
      </w:r>
      <w:r w:rsidRPr="00701DDC">
        <w:rPr>
          <w:rFonts w:ascii="宋体" w:hAnsi="宋体"/>
          <w:color w:val="000000"/>
          <w:u w:val="single"/>
        </w:rPr>
        <w:t>2</w:t>
      </w:r>
      <w:r w:rsidRPr="00701DDC">
        <w:rPr>
          <w:rFonts w:ascii="宋体" w:hAnsi="宋体" w:hint="eastAsia"/>
          <w:color w:val="000000"/>
          <w:u w:val="single"/>
        </w:rPr>
        <w:t>）</w:t>
      </w:r>
    </w:p>
    <w:p w:rsidR="001E68D9" w:rsidRPr="007C3F8C" w:rsidRDefault="001E68D9" w:rsidP="00B067CB">
      <w:pPr>
        <w:rPr>
          <w:rFonts w:ascii="宋体" w:cs="宋体"/>
          <w:b/>
          <w:bCs/>
          <w:szCs w:val="21"/>
        </w:rPr>
      </w:pPr>
      <w:r w:rsidRPr="007C3F8C">
        <w:rPr>
          <w:rFonts w:ascii="宋体" w:hAnsi="宋体" w:cs="宋体" w:hint="eastAsia"/>
          <w:b/>
          <w:bCs/>
          <w:szCs w:val="21"/>
        </w:rPr>
        <w:t>（三）阅读</w:t>
      </w:r>
      <w:r>
        <w:rPr>
          <w:rFonts w:ascii="宋体" w:hAnsi="宋体" w:cs="宋体" w:hint="eastAsia"/>
          <w:b/>
          <w:bCs/>
          <w:szCs w:val="21"/>
        </w:rPr>
        <w:t>下面的文字</w:t>
      </w:r>
      <w:r w:rsidRPr="007C3F8C">
        <w:rPr>
          <w:rFonts w:ascii="宋体" w:hAnsi="宋体" w:cs="宋体" w:hint="eastAsia"/>
          <w:b/>
          <w:bCs/>
          <w:szCs w:val="21"/>
        </w:rPr>
        <w:t>，完成第</w:t>
      </w:r>
      <w:r w:rsidRPr="007C3F8C">
        <w:rPr>
          <w:rFonts w:ascii="宋体" w:hAnsi="宋体" w:cs="宋体"/>
          <w:b/>
          <w:bCs/>
          <w:szCs w:val="21"/>
        </w:rPr>
        <w:t>1</w:t>
      </w:r>
      <w:r>
        <w:rPr>
          <w:rFonts w:ascii="宋体" w:hAnsi="宋体" w:cs="宋体"/>
          <w:b/>
          <w:bCs/>
          <w:szCs w:val="21"/>
        </w:rPr>
        <w:t>7</w:t>
      </w:r>
      <w:r w:rsidRPr="007C3F8C">
        <w:rPr>
          <w:rFonts w:ascii="宋体" w:cs="宋体"/>
          <w:b/>
          <w:bCs/>
          <w:szCs w:val="21"/>
        </w:rPr>
        <w:t>-</w:t>
      </w:r>
      <w:r>
        <w:rPr>
          <w:rFonts w:ascii="宋体" w:hAnsi="宋体" w:cs="宋体"/>
          <w:b/>
          <w:bCs/>
          <w:szCs w:val="21"/>
        </w:rPr>
        <w:t>19</w:t>
      </w:r>
      <w:r w:rsidRPr="007C3F8C">
        <w:rPr>
          <w:rFonts w:ascii="宋体" w:hAnsi="宋体" w:cs="宋体" w:hint="eastAsia"/>
          <w:b/>
          <w:bCs/>
          <w:szCs w:val="21"/>
        </w:rPr>
        <w:t>题。</w:t>
      </w:r>
      <w:r w:rsidRPr="007C3F8C">
        <w:rPr>
          <w:rFonts w:ascii="宋体" w:hAnsi="宋体" w:cs="宋体" w:hint="eastAsia"/>
          <w:szCs w:val="21"/>
        </w:rPr>
        <w:t>（共</w:t>
      </w:r>
      <w:r>
        <w:rPr>
          <w:rFonts w:ascii="宋体" w:hAnsi="宋体" w:cs="宋体"/>
          <w:szCs w:val="21"/>
        </w:rPr>
        <w:t>1</w:t>
      </w:r>
      <w:r>
        <w:rPr>
          <w:rFonts w:ascii="宋体" w:cs="宋体"/>
          <w:szCs w:val="21"/>
        </w:rPr>
        <w:t>0</w:t>
      </w:r>
      <w:r w:rsidRPr="007C3F8C">
        <w:rPr>
          <w:rFonts w:ascii="宋体" w:hAnsi="宋体" w:cs="宋体" w:hint="eastAsia"/>
          <w:szCs w:val="21"/>
        </w:rPr>
        <w:t>分）</w:t>
      </w:r>
    </w:p>
    <w:p w:rsidR="001E68D9" w:rsidRPr="004C2046" w:rsidRDefault="001E68D9" w:rsidP="00A409D3">
      <w:pPr>
        <w:ind w:firstLineChars="200" w:firstLine="31680"/>
        <w:rPr>
          <w:rFonts w:ascii="楷体" w:eastAsia="楷体" w:hAnsi="楷体"/>
        </w:rPr>
      </w:pPr>
      <w:r w:rsidRPr="004C2046">
        <w:rPr>
          <w:rFonts w:ascii="楷体" w:eastAsia="楷体" w:hAnsi="楷体" w:hint="eastAsia"/>
        </w:rPr>
        <w:t>①虚构对历史或新闻来说，可能是一场灾难，但对文学却是化腐朽为神奇的灵丹妙药。</w:t>
      </w:r>
    </w:p>
    <w:p w:rsidR="001E68D9" w:rsidRPr="004C2046" w:rsidRDefault="001E68D9" w:rsidP="00A409D3">
      <w:pPr>
        <w:ind w:firstLineChars="200" w:firstLine="31680"/>
        <w:rPr>
          <w:rFonts w:ascii="楷体" w:eastAsia="楷体" w:hAnsi="楷体"/>
        </w:rPr>
      </w:pPr>
      <w:r w:rsidRPr="004C2046">
        <w:rPr>
          <w:rFonts w:ascii="楷体" w:eastAsia="楷体" w:hAnsi="楷体" w:hint="eastAsia"/>
        </w:rPr>
        <w:t>②文学通过虚构重组现实，获得比现实本身更具吸引力的艺术世界，引发对现实的新感受。作家可以放纵自己的想象，虚构一段妙趣横生的际遇，虚构一片清风徐来、暗香浮动的诗意……但大多数时候，文学作品中的一切只是零星地散见于社会生活的各个角落，是作家通过虚构</w:t>
      </w:r>
      <w:r>
        <w:rPr>
          <w:rFonts w:ascii="楷体" w:eastAsia="楷体" w:hAnsi="楷体" w:hint="eastAsia"/>
        </w:rPr>
        <w:t>加以</w:t>
      </w:r>
      <w:r w:rsidRPr="004C2046">
        <w:rPr>
          <w:rFonts w:ascii="楷体" w:eastAsia="楷体" w:hAnsi="楷体" w:hint="eastAsia"/>
        </w:rPr>
        <w:t>重组，才把它们解放出来，组合成一个富有魅力的新整体。“君问归期未有期，巴山夜雨涨秋池。何当共剪西窗烛，却话巴山夜雨时”，李商隐用</w:t>
      </w:r>
      <w:r>
        <w:rPr>
          <w:rFonts w:ascii="楷体" w:eastAsia="楷体" w:hAnsi="楷体" w:hint="eastAsia"/>
        </w:rPr>
        <w:t>虚构</w:t>
      </w:r>
      <w:r w:rsidRPr="004C2046">
        <w:rPr>
          <w:rFonts w:ascii="楷体" w:eastAsia="楷体" w:hAnsi="楷体" w:hint="eastAsia"/>
        </w:rPr>
        <w:t>把现在、过去、未来巧妙地组合在一起，获得了动人心魄的美丽意境。鲁迅小说中的人物往往嘴在浙江，脸在北京，衣服在山西，都是“拼凑”起来的角色，但鲁迅的“拼凑”却犹如放大镜，照出了国人固有的阿</w:t>
      </w:r>
      <w:r w:rsidRPr="004C2046">
        <w:rPr>
          <w:rFonts w:ascii="楷体" w:eastAsia="楷体" w:hAnsi="楷体"/>
        </w:rPr>
        <w:t>Q</w:t>
      </w:r>
      <w:r w:rsidRPr="004C2046">
        <w:rPr>
          <w:rFonts w:ascii="楷体" w:eastAsia="楷体" w:hAnsi="楷体" w:hint="eastAsia"/>
        </w:rPr>
        <w:t>式的自我安慰，闰土式的麻木。显然，文学对现实的反映决不是照相机式的，而是通过</w:t>
      </w:r>
      <w:r>
        <w:rPr>
          <w:rFonts w:ascii="楷体" w:eastAsia="楷体" w:hAnsi="楷体" w:hint="eastAsia"/>
        </w:rPr>
        <w:t>作家的虚构，通过对现实的增删改造，创作了富有魅力的文学作品，带给</w:t>
      </w:r>
      <w:r w:rsidRPr="004C2046">
        <w:rPr>
          <w:rFonts w:ascii="楷体" w:eastAsia="楷体" w:hAnsi="楷体" w:hint="eastAsia"/>
        </w:rPr>
        <w:t>读者审美愉悦的同时</w:t>
      </w:r>
      <w:r>
        <w:rPr>
          <w:rFonts w:ascii="楷体" w:eastAsia="楷体" w:hAnsi="楷体" w:hint="eastAsia"/>
        </w:rPr>
        <w:t>，让他们对</w:t>
      </w:r>
      <w:r w:rsidRPr="004C2046">
        <w:rPr>
          <w:rFonts w:ascii="楷体" w:eastAsia="楷体" w:hAnsi="楷体" w:hint="eastAsia"/>
        </w:rPr>
        <w:t>现实有了更深入的理解</w:t>
      </w:r>
      <w:r>
        <w:rPr>
          <w:rFonts w:ascii="楷体" w:eastAsia="楷体" w:hAnsi="楷体" w:hint="eastAsia"/>
        </w:rPr>
        <w:t>或更新鲜的认识</w:t>
      </w:r>
      <w:r w:rsidRPr="004C2046">
        <w:rPr>
          <w:rFonts w:ascii="楷体" w:eastAsia="楷体" w:hAnsi="楷体" w:hint="eastAsia"/>
        </w:rPr>
        <w:t>。</w:t>
      </w:r>
    </w:p>
    <w:p w:rsidR="001E68D9" w:rsidRPr="004C2046" w:rsidRDefault="001E68D9" w:rsidP="00A409D3">
      <w:pPr>
        <w:ind w:firstLineChars="200" w:firstLine="31680"/>
        <w:rPr>
          <w:rFonts w:ascii="楷体" w:eastAsia="楷体" w:hAnsi="楷体"/>
        </w:rPr>
      </w:pPr>
      <w:r w:rsidRPr="004C2046">
        <w:rPr>
          <w:rFonts w:ascii="楷体" w:eastAsia="楷体" w:hAnsi="楷体" w:hint="eastAsia"/>
        </w:rPr>
        <w:t>③文学</w:t>
      </w:r>
      <w:r w:rsidRPr="004C2046">
        <w:rPr>
          <w:rFonts w:ascii="楷体" w:eastAsia="楷体" w:hAnsi="楷体" w:hint="eastAsia"/>
          <w:color w:val="000000"/>
        </w:rPr>
        <w:t>通过虚构创造</w:t>
      </w:r>
      <w:r w:rsidRPr="004C2046">
        <w:rPr>
          <w:rFonts w:ascii="楷体" w:eastAsia="楷体" w:hAnsi="楷体" w:hint="eastAsia"/>
        </w:rPr>
        <w:t>理想境界，表达</w:t>
      </w:r>
      <w:r>
        <w:rPr>
          <w:rFonts w:ascii="楷体" w:eastAsia="楷体" w:hAnsi="楷体" w:hint="eastAsia"/>
        </w:rPr>
        <w:t>人们</w:t>
      </w:r>
      <w:r w:rsidRPr="004C2046">
        <w:rPr>
          <w:rFonts w:ascii="楷体" w:eastAsia="楷体" w:hAnsi="楷体" w:hint="eastAsia"/>
        </w:rPr>
        <w:t>对现实的不满及内心隐秘的欲望。按照弗洛伊德的说法，作品就是作家的白日梦。戏剧中的理想人物，诗词中的良辰美景，小说中的乌托邦，无不如此。经典文学作品中，陶渊明在战乱频仍的东晋，虚构了《桃花源记》，。通俗小说中，武侠</w:t>
      </w:r>
      <w:r>
        <w:rPr>
          <w:rFonts w:ascii="楷体" w:eastAsia="楷体" w:hAnsi="楷体" w:hint="eastAsia"/>
        </w:rPr>
        <w:t>小说的快意恩仇，言情小说的才子佳人，网络文学的“穿越”“玄幻”小说，其内在构成无不是满足虚构的白日梦。</w:t>
      </w:r>
      <w:r w:rsidRPr="004C2046">
        <w:rPr>
          <w:rFonts w:ascii="楷体" w:eastAsia="楷体" w:hAnsi="楷体" w:hint="eastAsia"/>
        </w:rPr>
        <w:t>在这些作品中，善恶有报，两情长久，弱者变身英雄，常人化为贵族。创造、阅读这样的作品，作家和读者都可以编织白日梦，获得暂时性的情感宣泄和欲望满足。</w:t>
      </w:r>
    </w:p>
    <w:p w:rsidR="001E68D9" w:rsidRPr="004C2046" w:rsidRDefault="001E68D9" w:rsidP="00A409D3">
      <w:pPr>
        <w:ind w:firstLineChars="200" w:firstLine="31680"/>
        <w:rPr>
          <w:rFonts w:ascii="楷体" w:eastAsia="楷体" w:hAnsi="楷体"/>
        </w:rPr>
      </w:pPr>
      <w:r w:rsidRPr="004C2046">
        <w:rPr>
          <w:rFonts w:ascii="楷体" w:eastAsia="楷体" w:hAnsi="楷体" w:hint="eastAsia"/>
        </w:rPr>
        <w:t>④文学</w:t>
      </w:r>
      <w:r w:rsidRPr="004C2046">
        <w:rPr>
          <w:rFonts w:ascii="楷体" w:eastAsia="楷体" w:hAnsi="楷体" w:hint="eastAsia"/>
          <w:color w:val="000000"/>
        </w:rPr>
        <w:t>虚构未知的世界，开启人类对未知或未来的想象</w:t>
      </w:r>
      <w:r w:rsidRPr="004C2046">
        <w:rPr>
          <w:rFonts w:ascii="楷体" w:eastAsia="楷体" w:hAnsi="楷体" w:hint="eastAsia"/>
        </w:rPr>
        <w:t>，这一点在科幻小说中尤为突出。</w:t>
      </w:r>
      <w:r w:rsidRPr="004C2046">
        <w:rPr>
          <w:rFonts w:ascii="楷体" w:eastAsia="楷体" w:hAnsi="楷体"/>
        </w:rPr>
        <w:t>19</w:t>
      </w:r>
      <w:r w:rsidRPr="004C2046">
        <w:rPr>
          <w:rFonts w:ascii="楷体" w:eastAsia="楷体" w:hAnsi="楷体" w:hint="eastAsia"/>
        </w:rPr>
        <w:t>世纪的科幻小说《海底两万里》中，尼莫不用离开他豪华舒适的潜艇，就可以在海洋深处展开奇异旅行，他需要的一切都能利用海洋资源制作。《水晶蛋》里的普通店主通过一枚水晶蛋获得了不可思议的视线，他能看到火星上的房屋和飞来飞去的火星人。在这里，文学借助虚构的先进技术或神奇物件，表达探索未知世界的冲动与渴望。作家还</w:t>
      </w:r>
      <w:r>
        <w:rPr>
          <w:rFonts w:ascii="楷体" w:eastAsia="楷体" w:hAnsi="楷体" w:hint="eastAsia"/>
        </w:rPr>
        <w:t>通过虚构</w:t>
      </w:r>
      <w:r w:rsidRPr="004C2046">
        <w:rPr>
          <w:rFonts w:ascii="楷体" w:eastAsia="楷体" w:hAnsi="楷体" w:hint="eastAsia"/>
        </w:rPr>
        <w:t>思索人类社会的未来走向。《时间机器》讲述了主人公乘坐时间机器去到公元</w:t>
      </w:r>
      <w:r w:rsidRPr="004C2046">
        <w:rPr>
          <w:rFonts w:ascii="楷体" w:eastAsia="楷体" w:hAnsi="楷体"/>
        </w:rPr>
        <w:t>802701</w:t>
      </w:r>
      <w:r w:rsidRPr="004C2046">
        <w:rPr>
          <w:rFonts w:ascii="楷体" w:eastAsia="楷体" w:hAnsi="楷体" w:hint="eastAsia"/>
        </w:rPr>
        <w:t>年，发现人类社会</w:t>
      </w:r>
      <w:r>
        <w:rPr>
          <w:rFonts w:ascii="楷体" w:eastAsia="楷体" w:hAnsi="楷体" w:hint="eastAsia"/>
        </w:rPr>
        <w:t>在那时已</w:t>
      </w:r>
      <w:r w:rsidRPr="004C2046">
        <w:rPr>
          <w:rFonts w:ascii="楷体" w:eastAsia="楷体" w:hAnsi="楷体" w:hint="eastAsia"/>
        </w:rPr>
        <w:t>演化为生活在地上、地下的两个不同种族的故事，作者威尔斯其实是借达尔文的进化论，探索由资产阶级和产业工人组成的英国社会未来的走向。</w:t>
      </w:r>
    </w:p>
    <w:p w:rsidR="001E68D9" w:rsidRPr="004C2046" w:rsidRDefault="001E68D9" w:rsidP="00A409D3">
      <w:pPr>
        <w:ind w:firstLineChars="200" w:firstLine="31680"/>
        <w:rPr>
          <w:rFonts w:ascii="楷体" w:eastAsia="楷体" w:hAnsi="楷体"/>
        </w:rPr>
      </w:pPr>
      <w:r w:rsidRPr="004C2046">
        <w:rPr>
          <w:rFonts w:ascii="楷体" w:eastAsia="楷体" w:hAnsi="楷体" w:hint="eastAsia"/>
        </w:rPr>
        <w:t>⑤</w:t>
      </w:r>
      <w:r>
        <w:rPr>
          <w:rFonts w:ascii="楷体" w:eastAsia="楷体" w:hAnsi="楷体" w:hint="eastAsia"/>
        </w:rPr>
        <w:t>文学的虚构当然离不开现实，</w:t>
      </w:r>
      <w:r w:rsidRPr="004C2046">
        <w:rPr>
          <w:rFonts w:ascii="楷体" w:eastAsia="楷体" w:hAnsi="楷体" w:hint="eastAsia"/>
        </w:rPr>
        <w:t>是真实孕育了虚构，但也是虚构拯救了真实</w:t>
      </w:r>
      <w:r>
        <w:rPr>
          <w:rFonts w:ascii="楷体" w:eastAsia="楷体" w:hAnsi="楷体" w:hint="eastAsia"/>
        </w:rPr>
        <w:t>；因为</w:t>
      </w:r>
      <w:r w:rsidRPr="004C2046">
        <w:rPr>
          <w:rFonts w:ascii="楷体" w:eastAsia="楷体" w:hAnsi="楷体" w:hint="eastAsia"/>
        </w:rPr>
        <w:t>文学不仅可以通过虚构重组现实、理想化现实，揭示已知世界的“真”，更可以通过虚构开启对未知或未来世界的想象，</w:t>
      </w:r>
      <w:r>
        <w:rPr>
          <w:rFonts w:ascii="楷体" w:eastAsia="楷体" w:hAnsi="楷体" w:hint="eastAsia"/>
        </w:rPr>
        <w:t>探索未知世界的“真”，</w:t>
      </w:r>
      <w:r w:rsidRPr="004C2046">
        <w:rPr>
          <w:rFonts w:ascii="楷体" w:eastAsia="楷体" w:hAnsi="楷体" w:hint="eastAsia"/>
        </w:rPr>
        <w:t>这就是文学虚构的魅力。</w:t>
      </w:r>
    </w:p>
    <w:p w:rsidR="001E68D9" w:rsidRPr="00D3513B" w:rsidRDefault="001E68D9" w:rsidP="00A409D3">
      <w:pPr>
        <w:ind w:firstLineChars="2950" w:firstLine="31680"/>
      </w:pPr>
      <w:r>
        <w:rPr>
          <w:rFonts w:hint="eastAsia"/>
        </w:rPr>
        <w:t>（根据南帆《虚构的力量》改写）</w:t>
      </w:r>
    </w:p>
    <w:p w:rsidR="001E68D9" w:rsidRDefault="001E68D9" w:rsidP="000A3784">
      <w:pPr>
        <w:rPr>
          <w:rFonts w:ascii="宋体"/>
        </w:rPr>
      </w:pPr>
      <w:r>
        <w:rPr>
          <w:rFonts w:ascii="宋体" w:hAnsi="宋体"/>
        </w:rPr>
        <w:t xml:space="preserve">17. </w:t>
      </w:r>
      <w:r>
        <w:rPr>
          <w:rFonts w:ascii="宋体" w:hAnsi="宋体" w:hint="eastAsia"/>
        </w:rPr>
        <w:t>请在下面的两个选项中选择一个作为标题，并用正楷字书写在田字格内。（</w:t>
      </w:r>
      <w:r>
        <w:rPr>
          <w:rFonts w:ascii="宋体" w:hAnsi="宋体"/>
        </w:rPr>
        <w:t>3</w:t>
      </w:r>
      <w:r>
        <w:rPr>
          <w:rFonts w:ascii="宋体" w:hAnsi="宋体" w:hint="eastAsia"/>
        </w:rPr>
        <w:t>分）</w:t>
      </w:r>
    </w:p>
    <w:p w:rsidR="001E68D9" w:rsidRDefault="001E68D9" w:rsidP="000A3784">
      <w:pPr>
        <w:rPr>
          <w:rFonts w:ascii="宋体"/>
        </w:rPr>
      </w:pPr>
      <w:r>
        <w:rPr>
          <w:rFonts w:ascii="宋体"/>
        </w:rPr>
        <w:tab/>
      </w:r>
      <w:r>
        <w:rPr>
          <w:rFonts w:ascii="宋体" w:hAnsi="宋体"/>
        </w:rPr>
        <w:t>A.</w:t>
      </w:r>
      <w:r>
        <w:rPr>
          <w:rFonts w:ascii="宋体" w:hAnsi="宋体" w:hint="eastAsia"/>
        </w:rPr>
        <w:t>文学的虚构</w:t>
      </w:r>
      <w:r>
        <w:rPr>
          <w:rFonts w:ascii="宋体" w:hAnsi="宋体"/>
        </w:rPr>
        <w:t xml:space="preserve">     B.</w:t>
      </w:r>
      <w:r>
        <w:rPr>
          <w:rFonts w:ascii="宋体" w:hAnsi="宋体" w:hint="eastAsia"/>
        </w:rPr>
        <w:t>虚构与未来</w:t>
      </w:r>
    </w:p>
    <w:p w:rsidR="001E68D9" w:rsidRDefault="001E68D9" w:rsidP="000A3784">
      <w:pPr>
        <w:rPr>
          <w:rFonts w:ascii="宋体"/>
        </w:rPr>
      </w:pPr>
      <w:r>
        <w:rPr>
          <w:rFonts w:ascii="宋体" w:hAnsi="宋体"/>
        </w:rPr>
        <w:t xml:space="preserve"> </w:t>
      </w:r>
      <w:r>
        <w:rPr>
          <w:rFonts w:ascii="宋体" w:hAnsi="宋体" w:hint="eastAsia"/>
        </w:rPr>
        <w:t>（</w:t>
      </w:r>
      <w:r>
        <w:rPr>
          <w:rFonts w:ascii="宋体" w:hAnsi="宋体"/>
        </w:rPr>
        <w:t>1</w:t>
      </w:r>
      <w:r>
        <w:rPr>
          <w:rFonts w:ascii="宋体" w:hAnsi="宋体" w:hint="eastAsia"/>
        </w:rPr>
        <w:t>）我选（</w:t>
      </w:r>
      <w:r>
        <w:rPr>
          <w:rFonts w:ascii="宋体" w:hAnsi="宋体"/>
        </w:rPr>
        <w:t xml:space="preserve">   </w:t>
      </w:r>
      <w:r>
        <w:rPr>
          <w:rFonts w:ascii="宋体" w:hAnsi="宋体" w:hint="eastAsia"/>
        </w:rPr>
        <w:t>）</w:t>
      </w:r>
    </w:p>
    <w:p w:rsidR="001E68D9" w:rsidRDefault="001E68D9" w:rsidP="000A3784">
      <w:pPr>
        <w:rPr>
          <w:rFonts w:ascii="宋体"/>
        </w:rPr>
      </w:pPr>
      <w:r>
        <w:rPr>
          <w:rFonts w:ascii="宋体" w:hAnsi="宋体"/>
        </w:rPr>
        <w:t xml:space="preserve"> </w:t>
      </w:r>
      <w:r>
        <w:rPr>
          <w:rFonts w:ascii="宋体" w:hAnsi="宋体" w:hint="eastAsia"/>
        </w:rPr>
        <w:t>（</w:t>
      </w:r>
      <w:r>
        <w:rPr>
          <w:rFonts w:ascii="宋体" w:hAnsi="宋体"/>
        </w:rPr>
        <w:t>2</w:t>
      </w:r>
      <w:r>
        <w:rPr>
          <w:rFonts w:ascii="宋体" w:hAnsi="宋体" w:hint="eastAsia"/>
        </w:rPr>
        <w:t>）</w:t>
      </w:r>
      <w:r w:rsidRPr="007A52D3">
        <w:rPr>
          <w:rFonts w:ascii="宋体"/>
          <w:noProof/>
        </w:rPr>
        <w:pict>
          <v:shape id="图片 3" o:spid="_x0000_i1032" type="#_x0000_t75" style="width:27.75pt;height:30.75pt;visibility:visible">
            <v:imagedata r:id="rId17" o:title=""/>
          </v:shape>
        </w:pict>
      </w:r>
      <w:r w:rsidRPr="007A52D3">
        <w:rPr>
          <w:rFonts w:ascii="宋体"/>
          <w:noProof/>
        </w:rPr>
        <w:pict>
          <v:shape id="图片 4" o:spid="_x0000_i1033" type="#_x0000_t75" style="width:27.75pt;height:30.75pt;visibility:visible">
            <v:imagedata r:id="rId17" o:title=""/>
          </v:shape>
        </w:pict>
      </w:r>
      <w:r w:rsidRPr="007A52D3">
        <w:rPr>
          <w:rFonts w:ascii="宋体"/>
          <w:noProof/>
        </w:rPr>
        <w:pict>
          <v:shape id="图片 5" o:spid="_x0000_i1034" type="#_x0000_t75" style="width:27.75pt;height:30.75pt;visibility:visible">
            <v:imagedata r:id="rId17" o:title=""/>
          </v:shape>
        </w:pict>
      </w:r>
      <w:r w:rsidRPr="007A52D3">
        <w:rPr>
          <w:rFonts w:ascii="宋体"/>
          <w:noProof/>
        </w:rPr>
        <w:pict>
          <v:shape id="图片 10" o:spid="_x0000_i1035" type="#_x0000_t75" style="width:27.75pt;height:30.75pt;visibility:visible">
            <v:imagedata r:id="rId17" o:title=""/>
          </v:shape>
        </w:pict>
      </w:r>
      <w:r w:rsidRPr="007A52D3">
        <w:rPr>
          <w:rFonts w:ascii="宋体"/>
          <w:noProof/>
        </w:rPr>
        <w:pict>
          <v:shape id="图片 11" o:spid="_x0000_i1036" type="#_x0000_t75" style="width:27.75pt;height:30.75pt;visibility:visible">
            <v:imagedata r:id="rId17" o:title=""/>
          </v:shape>
        </w:pict>
      </w:r>
    </w:p>
    <w:p w:rsidR="001E68D9" w:rsidRDefault="001E68D9" w:rsidP="005B0B84">
      <w:pPr>
        <w:rPr>
          <w:rFonts w:ascii="宋体"/>
        </w:rPr>
      </w:pPr>
      <w:r>
        <w:rPr>
          <w:rFonts w:ascii="宋体" w:hAnsi="宋体"/>
        </w:rPr>
        <w:t>18</w:t>
      </w:r>
      <w:r>
        <w:rPr>
          <w:rFonts w:ascii="宋体"/>
        </w:rPr>
        <w:t>.</w:t>
      </w:r>
      <w:r>
        <w:rPr>
          <w:rFonts w:ascii="宋体" w:hAnsi="宋体" w:hint="eastAsia"/>
        </w:rPr>
        <w:t>请在第③段画线处填写一句话，阐明《桃花源记》与该段分论点之间的联系。（</w:t>
      </w:r>
      <w:r>
        <w:rPr>
          <w:rFonts w:ascii="宋体" w:hAnsi="宋体"/>
        </w:rPr>
        <w:t>3</w:t>
      </w:r>
      <w:r>
        <w:rPr>
          <w:rFonts w:ascii="宋体" w:hAnsi="宋体" w:hint="eastAsia"/>
        </w:rPr>
        <w:t>分）</w:t>
      </w:r>
    </w:p>
    <w:p w:rsidR="001E68D9" w:rsidRPr="00B455DC" w:rsidRDefault="001E68D9" w:rsidP="005B0B84">
      <w:pPr>
        <w:rPr>
          <w:rFonts w:ascii="宋体"/>
        </w:rPr>
      </w:pPr>
      <w:r w:rsidRPr="00B455DC">
        <w:rPr>
          <w:rFonts w:ascii="宋体" w:hAnsi="宋体" w:hint="eastAsia"/>
        </w:rPr>
        <w:t>答：</w:t>
      </w:r>
    </w:p>
    <w:p w:rsidR="001E68D9" w:rsidRPr="00B455DC" w:rsidRDefault="001E68D9" w:rsidP="000A3784">
      <w:pPr>
        <w:rPr>
          <w:rFonts w:ascii="宋体"/>
        </w:rPr>
      </w:pPr>
      <w:r w:rsidRPr="00B455DC">
        <w:rPr>
          <w:rFonts w:ascii="宋体" w:hAnsi="宋体"/>
        </w:rPr>
        <w:t>19</w:t>
      </w:r>
      <w:r w:rsidRPr="00B455DC">
        <w:rPr>
          <w:rFonts w:ascii="宋体"/>
        </w:rPr>
        <w:t>.</w:t>
      </w:r>
      <w:r w:rsidRPr="00B455DC">
        <w:rPr>
          <w:rFonts w:ascii="宋体" w:hAnsi="宋体" w:hint="eastAsia"/>
        </w:rPr>
        <w:t>请</w:t>
      </w:r>
      <w:r>
        <w:rPr>
          <w:rFonts w:ascii="宋体" w:hAnsi="宋体" w:hint="eastAsia"/>
        </w:rPr>
        <w:t>仔细阅读第①段文字，</w:t>
      </w:r>
      <w:r w:rsidRPr="00B455DC">
        <w:rPr>
          <w:rFonts w:ascii="宋体" w:hAnsi="宋体" w:hint="eastAsia"/>
        </w:rPr>
        <w:t>结合全文内容，谈谈</w:t>
      </w:r>
      <w:r>
        <w:rPr>
          <w:rFonts w:ascii="宋体" w:hAnsi="宋体" w:hint="eastAsia"/>
        </w:rPr>
        <w:t>为什么</w:t>
      </w:r>
      <w:r w:rsidRPr="00D7731F">
        <w:rPr>
          <w:rFonts w:ascii="宋体" w:hAnsi="宋体" w:hint="eastAsia"/>
        </w:rPr>
        <w:t>虚构</w:t>
      </w:r>
      <w:r>
        <w:rPr>
          <w:rFonts w:ascii="宋体" w:hAnsi="宋体" w:hint="eastAsia"/>
        </w:rPr>
        <w:t>对文学“是化</w:t>
      </w:r>
      <w:r w:rsidRPr="00D7731F">
        <w:rPr>
          <w:rFonts w:ascii="宋体" w:hAnsi="宋体" w:hint="eastAsia"/>
        </w:rPr>
        <w:t>腐朽为神奇的灵丹妙药</w:t>
      </w:r>
      <w:r>
        <w:rPr>
          <w:rFonts w:ascii="宋体" w:hAnsi="宋体" w:hint="eastAsia"/>
        </w:rPr>
        <w:t>”</w:t>
      </w:r>
      <w:r w:rsidRPr="00B455DC">
        <w:rPr>
          <w:rFonts w:hint="eastAsia"/>
        </w:rPr>
        <w:t>。</w:t>
      </w:r>
      <w:r>
        <w:rPr>
          <w:rFonts w:hint="eastAsia"/>
        </w:rPr>
        <w:t>（</w:t>
      </w:r>
      <w:r>
        <w:rPr>
          <w:rFonts w:ascii="宋体" w:hAnsi="宋体"/>
        </w:rPr>
        <w:t>4</w:t>
      </w:r>
      <w:r w:rsidRPr="00B455DC">
        <w:rPr>
          <w:rFonts w:ascii="宋体" w:hAnsi="宋体" w:hint="eastAsia"/>
        </w:rPr>
        <w:t>分）</w:t>
      </w:r>
    </w:p>
    <w:p w:rsidR="001E68D9" w:rsidRDefault="001E68D9" w:rsidP="000A3784">
      <w:pPr>
        <w:rPr>
          <w:u w:val="single"/>
        </w:rPr>
      </w:pPr>
      <w:r w:rsidRPr="00B455DC">
        <w:rPr>
          <w:rFonts w:ascii="宋体" w:hAnsi="宋体" w:hint="eastAsia"/>
        </w:rPr>
        <w:t>答：</w:t>
      </w:r>
    </w:p>
    <w:p w:rsidR="001E68D9" w:rsidRPr="00B067CB" w:rsidRDefault="001E68D9" w:rsidP="006A55B1">
      <w:pPr>
        <w:rPr>
          <w:rFonts w:ascii="宋体" w:cs="宋体"/>
          <w:b/>
          <w:sz w:val="24"/>
          <w:szCs w:val="24"/>
        </w:rPr>
      </w:pPr>
      <w:r w:rsidRPr="00B067CB">
        <w:rPr>
          <w:rFonts w:ascii="宋体" w:hAnsi="宋体" w:cs="宋体" w:hint="eastAsia"/>
          <w:b/>
          <w:sz w:val="24"/>
          <w:szCs w:val="24"/>
        </w:rPr>
        <w:t>四、作文</w:t>
      </w:r>
      <w:r w:rsidRPr="00B067CB">
        <w:rPr>
          <w:rFonts w:ascii="宋体" w:hAnsi="宋体" w:cs="宋体" w:hint="eastAsia"/>
          <w:bCs/>
          <w:sz w:val="24"/>
          <w:szCs w:val="24"/>
        </w:rPr>
        <w:t>（共</w:t>
      </w:r>
      <w:r w:rsidRPr="00B067CB">
        <w:rPr>
          <w:rFonts w:ascii="宋体" w:hAnsi="宋体" w:cs="宋体"/>
          <w:bCs/>
          <w:sz w:val="24"/>
          <w:szCs w:val="24"/>
        </w:rPr>
        <w:t>50</w:t>
      </w:r>
      <w:r w:rsidRPr="00B067CB">
        <w:rPr>
          <w:rFonts w:ascii="宋体" w:hAnsi="宋体" w:cs="宋体" w:hint="eastAsia"/>
          <w:bCs/>
          <w:sz w:val="24"/>
          <w:szCs w:val="24"/>
        </w:rPr>
        <w:t>分）</w:t>
      </w:r>
    </w:p>
    <w:p w:rsidR="001E68D9" w:rsidRPr="00A409D3" w:rsidRDefault="001E68D9" w:rsidP="006A55B1">
      <w:pPr>
        <w:pStyle w:val="ListParagraph"/>
        <w:numPr>
          <w:ilvl w:val="0"/>
          <w:numId w:val="20"/>
        </w:numPr>
        <w:ind w:firstLineChars="0"/>
        <w:rPr>
          <w:rFonts w:ascii="宋体" w:cs="宋体"/>
          <w:b/>
          <w:szCs w:val="21"/>
        </w:rPr>
      </w:pPr>
      <w:r w:rsidRPr="00A409D3">
        <w:rPr>
          <w:rFonts w:ascii="宋体" w:hAnsi="宋体" w:cs="宋体" w:hint="eastAsia"/>
          <w:b/>
          <w:szCs w:val="21"/>
        </w:rPr>
        <w:t>根据情境，按要求写作。</w:t>
      </w:r>
      <w:r w:rsidRPr="00A409D3">
        <w:rPr>
          <w:rFonts w:ascii="宋体" w:hAnsi="宋体" w:cs="宋体" w:hint="eastAsia"/>
          <w:bCs/>
          <w:szCs w:val="21"/>
        </w:rPr>
        <w:t>（</w:t>
      </w:r>
      <w:r w:rsidRPr="00A409D3">
        <w:rPr>
          <w:rFonts w:ascii="宋体" w:hAnsi="宋体" w:cs="宋体"/>
          <w:bCs/>
          <w:szCs w:val="21"/>
        </w:rPr>
        <w:t>10</w:t>
      </w:r>
      <w:r w:rsidRPr="00A409D3">
        <w:rPr>
          <w:rFonts w:ascii="宋体" w:hAnsi="宋体" w:cs="宋体" w:hint="eastAsia"/>
          <w:bCs/>
          <w:szCs w:val="21"/>
        </w:rPr>
        <w:t>分）</w:t>
      </w:r>
    </w:p>
    <w:p w:rsidR="001E68D9" w:rsidRPr="00A409D3" w:rsidRDefault="001E68D9" w:rsidP="00A409D3">
      <w:pPr>
        <w:ind w:left="31680" w:hangingChars="400" w:firstLine="31680"/>
        <w:rPr>
          <w:rFonts w:ascii="宋体" w:cs="宋体"/>
          <w:kern w:val="36"/>
          <w:szCs w:val="21"/>
        </w:rPr>
      </w:pPr>
      <w:r w:rsidRPr="00A409D3">
        <w:rPr>
          <w:rFonts w:ascii="宋体" w:hAnsi="宋体" w:cs="宋体"/>
          <w:kern w:val="36"/>
          <w:szCs w:val="21"/>
        </w:rPr>
        <w:t>2</w:t>
      </w:r>
      <w:r w:rsidRPr="00A409D3">
        <w:rPr>
          <w:rFonts w:ascii="宋体" w:cs="宋体"/>
          <w:kern w:val="36"/>
          <w:szCs w:val="21"/>
        </w:rPr>
        <w:t>0.</w:t>
      </w:r>
      <w:r w:rsidRPr="00A409D3">
        <w:rPr>
          <w:rFonts w:ascii="宋体" w:hAnsi="宋体" w:cs="宋体" w:hint="eastAsia"/>
          <w:kern w:val="36"/>
          <w:szCs w:val="21"/>
        </w:rPr>
        <w:t>从下面两个题目中</w:t>
      </w:r>
      <w:r w:rsidRPr="00A409D3">
        <w:rPr>
          <w:rFonts w:ascii="宋体" w:hAnsi="宋体" w:cs="宋体" w:hint="eastAsia"/>
          <w:color w:val="333333"/>
          <w:szCs w:val="21"/>
          <w:shd w:val="clear" w:color="auto" w:fill="FFFFFF"/>
          <w:em w:val="dot"/>
        </w:rPr>
        <w:t>任选一题</w:t>
      </w:r>
      <w:r w:rsidRPr="00A409D3">
        <w:rPr>
          <w:rFonts w:ascii="宋体" w:hAnsi="宋体" w:cs="宋体" w:hint="eastAsia"/>
          <w:kern w:val="36"/>
          <w:szCs w:val="21"/>
        </w:rPr>
        <w:t>，按要求写作。</w:t>
      </w:r>
    </w:p>
    <w:p w:rsidR="001E68D9" w:rsidRPr="00A409D3" w:rsidRDefault="001E68D9" w:rsidP="00A409D3">
      <w:pPr>
        <w:ind w:leftChars="150" w:left="31680" w:hangingChars="250" w:firstLine="31680"/>
        <w:rPr>
          <w:rFonts w:ascii="宋体" w:cs="宋体"/>
          <w:kern w:val="36"/>
          <w:szCs w:val="21"/>
        </w:rPr>
      </w:pPr>
      <w:r w:rsidRPr="00A409D3">
        <w:rPr>
          <w:rFonts w:ascii="宋体" w:hAnsi="宋体" w:cs="宋体" w:hint="eastAsia"/>
          <w:kern w:val="36"/>
          <w:szCs w:val="21"/>
        </w:rPr>
        <w:t>（</w:t>
      </w:r>
      <w:r w:rsidRPr="00A409D3">
        <w:rPr>
          <w:rFonts w:ascii="宋体" w:hAnsi="宋体" w:cs="宋体"/>
          <w:kern w:val="36"/>
          <w:szCs w:val="21"/>
        </w:rPr>
        <w:t>1</w:t>
      </w:r>
      <w:r w:rsidRPr="00A409D3">
        <w:rPr>
          <w:rFonts w:ascii="宋体" w:hAnsi="宋体" w:cs="宋体" w:hint="eastAsia"/>
          <w:kern w:val="36"/>
          <w:szCs w:val="21"/>
        </w:rPr>
        <w:t>）</w:t>
      </w:r>
      <w:r w:rsidRPr="00A409D3">
        <w:rPr>
          <w:rFonts w:ascii="宋体" w:hAnsi="宋体" w:cs="宋体"/>
          <w:kern w:val="36"/>
          <w:szCs w:val="21"/>
        </w:rPr>
        <w:t xml:space="preserve"> </w:t>
      </w:r>
      <w:r w:rsidRPr="00A409D3">
        <w:rPr>
          <w:rFonts w:ascii="宋体" w:hAnsi="宋体" w:cs="宋体" w:hint="eastAsia"/>
          <w:kern w:val="36"/>
          <w:szCs w:val="21"/>
        </w:rPr>
        <w:t>酷爱户外运动的小林，报名参加了学校组织的暑期登山夏令营。他的父母得知后非常生气，怕影响小林的学习，坚决让他退出夏令营。小林十分苦恼，他准备给父母写一段话，以得到他们的理解。请你帮助小林设计这段话，来说服他的父母。</w:t>
      </w:r>
    </w:p>
    <w:p w:rsidR="001E68D9" w:rsidRPr="00A409D3" w:rsidRDefault="001E68D9" w:rsidP="00A409D3">
      <w:pPr>
        <w:ind w:leftChars="150" w:left="31680" w:hangingChars="250" w:firstLine="31680"/>
        <w:rPr>
          <w:rFonts w:ascii="宋体" w:cs="宋体"/>
          <w:kern w:val="36"/>
          <w:szCs w:val="21"/>
        </w:rPr>
      </w:pPr>
      <w:r w:rsidRPr="00A409D3">
        <w:rPr>
          <w:rFonts w:ascii="宋体" w:hAnsi="宋体" w:cs="宋体" w:hint="eastAsia"/>
          <w:kern w:val="36"/>
          <w:szCs w:val="21"/>
        </w:rPr>
        <w:t>（</w:t>
      </w:r>
      <w:r w:rsidRPr="00A409D3">
        <w:rPr>
          <w:rFonts w:ascii="宋体" w:hAnsi="宋体" w:cs="宋体"/>
          <w:kern w:val="36"/>
          <w:szCs w:val="21"/>
        </w:rPr>
        <w:t>2</w:t>
      </w:r>
      <w:r w:rsidRPr="00A409D3">
        <w:rPr>
          <w:rFonts w:ascii="宋体" w:hAnsi="宋体" w:cs="宋体" w:hint="eastAsia"/>
          <w:kern w:val="36"/>
          <w:szCs w:val="21"/>
        </w:rPr>
        <w:t>）小林家的小狗不小心走丢了，他和家人都十分着急。请你帮助小林写一则寻狗启事，张贴在小区布告栏上，希望能找回小狗。</w:t>
      </w:r>
    </w:p>
    <w:p w:rsidR="001E68D9" w:rsidRPr="00A409D3" w:rsidRDefault="001E68D9" w:rsidP="006A55B1">
      <w:pPr>
        <w:rPr>
          <w:rFonts w:ascii="宋体" w:cs="宋体"/>
          <w:kern w:val="36"/>
          <w:szCs w:val="21"/>
        </w:rPr>
      </w:pPr>
      <w:r w:rsidRPr="00A409D3">
        <w:rPr>
          <w:rFonts w:ascii="宋体" w:hAnsi="宋体" w:cs="宋体" w:hint="eastAsia"/>
          <w:kern w:val="36"/>
          <w:szCs w:val="21"/>
        </w:rPr>
        <w:t>要求：（</w:t>
      </w:r>
      <w:r w:rsidRPr="00A409D3">
        <w:rPr>
          <w:rFonts w:ascii="宋体" w:hAnsi="宋体" w:cs="宋体"/>
          <w:kern w:val="36"/>
          <w:szCs w:val="21"/>
        </w:rPr>
        <w:t>1</w:t>
      </w:r>
      <w:r w:rsidRPr="00A409D3">
        <w:rPr>
          <w:rFonts w:ascii="宋体" w:hAnsi="宋体" w:cs="宋体" w:hint="eastAsia"/>
          <w:kern w:val="36"/>
          <w:szCs w:val="21"/>
        </w:rPr>
        <w:t>）内容符合要求。</w:t>
      </w:r>
    </w:p>
    <w:p w:rsidR="001E68D9" w:rsidRPr="00A409D3" w:rsidRDefault="001E68D9" w:rsidP="00A409D3">
      <w:pPr>
        <w:ind w:firstLineChars="300" w:firstLine="31680"/>
        <w:rPr>
          <w:rFonts w:ascii="宋体" w:cs="宋体"/>
          <w:kern w:val="36"/>
          <w:szCs w:val="21"/>
        </w:rPr>
      </w:pPr>
      <w:r w:rsidRPr="00A409D3">
        <w:rPr>
          <w:rFonts w:ascii="宋体" w:hAnsi="宋体" w:cs="宋体" w:hint="eastAsia"/>
          <w:kern w:val="36"/>
          <w:szCs w:val="21"/>
        </w:rPr>
        <w:t>（</w:t>
      </w:r>
      <w:r w:rsidRPr="00A409D3">
        <w:rPr>
          <w:rFonts w:ascii="宋体" w:hAnsi="宋体" w:cs="宋体"/>
          <w:kern w:val="36"/>
          <w:szCs w:val="21"/>
        </w:rPr>
        <w:t>2</w:t>
      </w:r>
      <w:r w:rsidRPr="00A409D3">
        <w:rPr>
          <w:rFonts w:ascii="宋体" w:hAnsi="宋体" w:cs="宋体" w:hint="eastAsia"/>
          <w:kern w:val="36"/>
          <w:szCs w:val="21"/>
        </w:rPr>
        <w:t>）语言得体。</w:t>
      </w:r>
    </w:p>
    <w:p w:rsidR="001E68D9" w:rsidRPr="00A409D3" w:rsidRDefault="001E68D9" w:rsidP="00A409D3">
      <w:pPr>
        <w:ind w:firstLineChars="300" w:firstLine="31680"/>
        <w:rPr>
          <w:rFonts w:ascii="宋体" w:cs="宋体"/>
          <w:kern w:val="36"/>
          <w:szCs w:val="21"/>
        </w:rPr>
      </w:pPr>
      <w:r w:rsidRPr="00A409D3">
        <w:rPr>
          <w:rFonts w:ascii="宋体" w:hAnsi="宋体" w:cs="宋体" w:hint="eastAsia"/>
          <w:kern w:val="36"/>
          <w:szCs w:val="21"/>
        </w:rPr>
        <w:t>（</w:t>
      </w:r>
      <w:r w:rsidRPr="00A409D3">
        <w:rPr>
          <w:rFonts w:ascii="宋体" w:hAnsi="宋体" w:cs="宋体"/>
          <w:kern w:val="36"/>
          <w:szCs w:val="21"/>
        </w:rPr>
        <w:t>3</w:t>
      </w:r>
      <w:r w:rsidRPr="00A409D3">
        <w:rPr>
          <w:rFonts w:ascii="宋体" w:hAnsi="宋体" w:cs="宋体" w:hint="eastAsia"/>
          <w:kern w:val="36"/>
          <w:szCs w:val="21"/>
        </w:rPr>
        <w:t>）字数在</w:t>
      </w:r>
      <w:r w:rsidRPr="00A409D3">
        <w:rPr>
          <w:rFonts w:ascii="宋体" w:hAnsi="宋体" w:cs="宋体"/>
          <w:kern w:val="36"/>
          <w:szCs w:val="21"/>
        </w:rPr>
        <w:t>150-200</w:t>
      </w:r>
      <w:r w:rsidRPr="00A409D3">
        <w:rPr>
          <w:rFonts w:ascii="宋体" w:hAnsi="宋体" w:cs="宋体" w:hint="eastAsia"/>
          <w:kern w:val="36"/>
          <w:szCs w:val="21"/>
        </w:rPr>
        <w:t>之间。</w:t>
      </w:r>
    </w:p>
    <w:p w:rsidR="001E68D9" w:rsidRPr="00A409D3" w:rsidRDefault="001E68D9" w:rsidP="00A409D3">
      <w:pPr>
        <w:ind w:firstLineChars="300" w:firstLine="31680"/>
        <w:rPr>
          <w:rFonts w:ascii="宋体" w:cs="宋体"/>
          <w:kern w:val="36"/>
          <w:szCs w:val="21"/>
        </w:rPr>
      </w:pPr>
      <w:r w:rsidRPr="00A409D3">
        <w:rPr>
          <w:rFonts w:ascii="宋体" w:hAnsi="宋体" w:cs="宋体" w:hint="eastAsia"/>
          <w:kern w:val="36"/>
          <w:szCs w:val="21"/>
        </w:rPr>
        <w:t>（</w:t>
      </w:r>
      <w:r w:rsidRPr="00A409D3">
        <w:rPr>
          <w:rFonts w:ascii="宋体" w:hAnsi="宋体" w:cs="宋体"/>
          <w:kern w:val="36"/>
          <w:szCs w:val="21"/>
        </w:rPr>
        <w:t>4</w:t>
      </w:r>
      <w:r w:rsidRPr="00A409D3">
        <w:rPr>
          <w:rFonts w:ascii="宋体" w:hAnsi="宋体" w:cs="宋体" w:hint="eastAsia"/>
          <w:kern w:val="36"/>
          <w:szCs w:val="21"/>
        </w:rPr>
        <w:t>）不要出现所在学校的校名或师生姓名。</w:t>
      </w:r>
    </w:p>
    <w:p w:rsidR="001E68D9" w:rsidRPr="00A409D3" w:rsidRDefault="001E68D9" w:rsidP="006A55B1">
      <w:pPr>
        <w:numPr>
          <w:ilvl w:val="0"/>
          <w:numId w:val="9"/>
        </w:numPr>
        <w:rPr>
          <w:rFonts w:ascii="宋体" w:cs="宋体"/>
          <w:b/>
          <w:bCs/>
          <w:kern w:val="36"/>
          <w:szCs w:val="21"/>
        </w:rPr>
      </w:pPr>
      <w:r w:rsidRPr="00A409D3">
        <w:rPr>
          <w:rFonts w:ascii="宋体" w:hAnsi="宋体" w:cs="宋体" w:hint="eastAsia"/>
          <w:b/>
          <w:bCs/>
          <w:kern w:val="36"/>
          <w:szCs w:val="21"/>
        </w:rPr>
        <w:t>根据题目，按要求写作。</w:t>
      </w:r>
      <w:r w:rsidRPr="00A409D3">
        <w:rPr>
          <w:rFonts w:ascii="宋体" w:hAnsi="宋体" w:cs="宋体" w:hint="eastAsia"/>
          <w:kern w:val="36"/>
          <w:szCs w:val="21"/>
        </w:rPr>
        <w:t>（</w:t>
      </w:r>
      <w:r w:rsidRPr="00A409D3">
        <w:rPr>
          <w:rFonts w:ascii="宋体" w:hAnsi="宋体" w:cs="宋体"/>
          <w:kern w:val="36"/>
          <w:szCs w:val="21"/>
        </w:rPr>
        <w:t>40</w:t>
      </w:r>
      <w:r w:rsidRPr="00A409D3">
        <w:rPr>
          <w:rFonts w:ascii="宋体" w:hAnsi="宋体" w:cs="宋体" w:hint="eastAsia"/>
          <w:kern w:val="36"/>
          <w:szCs w:val="21"/>
        </w:rPr>
        <w:t>分）</w:t>
      </w:r>
    </w:p>
    <w:p w:rsidR="001E68D9" w:rsidRPr="00A409D3" w:rsidRDefault="001E68D9" w:rsidP="007E3F81">
      <w:pPr>
        <w:tabs>
          <w:tab w:val="center" w:pos="4706"/>
        </w:tabs>
        <w:rPr>
          <w:rFonts w:ascii="宋体" w:cs="宋体"/>
          <w:kern w:val="36"/>
          <w:szCs w:val="21"/>
        </w:rPr>
      </w:pPr>
      <w:r w:rsidRPr="00A409D3">
        <w:rPr>
          <w:rFonts w:ascii="宋体" w:hAnsi="宋体" w:cs="宋体"/>
          <w:kern w:val="36"/>
          <w:szCs w:val="21"/>
        </w:rPr>
        <w:t>21</w:t>
      </w:r>
      <w:r w:rsidRPr="00A409D3">
        <w:rPr>
          <w:rFonts w:ascii="宋体" w:cs="宋体"/>
          <w:kern w:val="36"/>
          <w:szCs w:val="21"/>
        </w:rPr>
        <w:t>.</w:t>
      </w:r>
      <w:r w:rsidRPr="00A409D3">
        <w:rPr>
          <w:rFonts w:ascii="宋体" w:hAnsi="宋体" w:cs="宋体" w:hint="eastAsia"/>
          <w:kern w:val="36"/>
          <w:szCs w:val="21"/>
        </w:rPr>
        <w:t>从下面两个题目中</w:t>
      </w:r>
      <w:r w:rsidRPr="00A409D3">
        <w:rPr>
          <w:rFonts w:ascii="宋体" w:hAnsi="宋体" w:cs="宋体" w:hint="eastAsia"/>
          <w:color w:val="333333"/>
          <w:szCs w:val="21"/>
          <w:shd w:val="clear" w:color="auto" w:fill="FFFFFF"/>
          <w:em w:val="dot"/>
        </w:rPr>
        <w:t>任选一题</w:t>
      </w:r>
      <w:r w:rsidRPr="00A409D3">
        <w:rPr>
          <w:rFonts w:ascii="宋体" w:hAnsi="宋体" w:cs="宋体" w:hint="eastAsia"/>
          <w:kern w:val="36"/>
          <w:szCs w:val="21"/>
        </w:rPr>
        <w:t>，写一篇文章。</w:t>
      </w:r>
      <w:r w:rsidRPr="00A409D3">
        <w:rPr>
          <w:rFonts w:ascii="宋体" w:cs="宋体"/>
          <w:kern w:val="36"/>
          <w:szCs w:val="21"/>
        </w:rPr>
        <w:tab/>
      </w:r>
    </w:p>
    <w:p w:rsidR="001E68D9" w:rsidRPr="00A409D3" w:rsidRDefault="001E68D9" w:rsidP="00A409D3">
      <w:pPr>
        <w:ind w:leftChars="200" w:left="31680" w:hangingChars="400" w:firstLine="31680"/>
        <w:rPr>
          <w:rFonts w:ascii="宋体" w:cs="宋体"/>
          <w:color w:val="000000"/>
          <w:kern w:val="36"/>
          <w:szCs w:val="21"/>
        </w:rPr>
      </w:pPr>
      <w:r w:rsidRPr="00A409D3">
        <w:rPr>
          <w:rFonts w:ascii="宋体" w:hAnsi="宋体" w:cs="宋体" w:hint="eastAsia"/>
          <w:color w:val="000000"/>
          <w:kern w:val="36"/>
          <w:szCs w:val="21"/>
        </w:rPr>
        <w:t>题目一：春花秋月、冬雪夏蝉，那是四季轮回流转的万花筒；高山草甸、大海荒漠，那是自然异彩纷呈的万花筒；悲欢离合、喜怒哀乐，那是人生五味杂陈的万花筒。在美丽的万花筒里，简单的元素汇聚成了万千风景，让人品味，使人陶醉，令人深思。请你以“</w:t>
      </w:r>
      <w:r w:rsidRPr="00A409D3">
        <w:rPr>
          <w:rFonts w:ascii="宋体" w:hAnsi="宋体" w:cs="宋体" w:hint="eastAsia"/>
          <w:b/>
          <w:color w:val="000000"/>
          <w:kern w:val="36"/>
          <w:szCs w:val="21"/>
        </w:rPr>
        <w:t>万花筒</w:t>
      </w:r>
      <w:r w:rsidRPr="00A409D3">
        <w:rPr>
          <w:rFonts w:ascii="宋体" w:hAnsi="宋体" w:cs="宋体" w:hint="eastAsia"/>
          <w:color w:val="000000"/>
          <w:kern w:val="36"/>
          <w:szCs w:val="21"/>
        </w:rPr>
        <w:t>”为题目，写一篇文章。</w:t>
      </w:r>
    </w:p>
    <w:p w:rsidR="001E68D9" w:rsidRPr="00A409D3" w:rsidRDefault="001E68D9" w:rsidP="00A409D3">
      <w:pPr>
        <w:ind w:leftChars="150" w:left="31680" w:hangingChars="450" w:firstLine="31680"/>
        <w:rPr>
          <w:rFonts w:ascii="宋体" w:cs="宋体"/>
          <w:color w:val="000000"/>
          <w:kern w:val="36"/>
          <w:szCs w:val="21"/>
        </w:rPr>
      </w:pPr>
      <w:r w:rsidRPr="00A409D3">
        <w:rPr>
          <w:rFonts w:ascii="宋体" w:hAnsi="宋体" w:cs="宋体" w:hint="eastAsia"/>
          <w:color w:val="000000"/>
          <w:kern w:val="36"/>
          <w:szCs w:val="21"/>
        </w:rPr>
        <w:t>题目二：初中三年，你参加过很多次课外实践活动，请选择其中的一次，自拟题目，自选角度，写一篇文章。</w:t>
      </w:r>
      <w:r>
        <w:rPr>
          <w:rFonts w:ascii="宋体" w:hAnsi="宋体" w:cs="宋体"/>
          <w:color w:val="000000"/>
          <w:kern w:val="36"/>
          <w:szCs w:val="21"/>
        </w:rPr>
        <w:t>s</w:t>
      </w:r>
    </w:p>
    <w:p w:rsidR="001E68D9" w:rsidRPr="00A409D3" w:rsidRDefault="001E68D9" w:rsidP="00682196">
      <w:pPr>
        <w:rPr>
          <w:rFonts w:ascii="宋体" w:cs="宋体"/>
          <w:kern w:val="36"/>
          <w:szCs w:val="21"/>
        </w:rPr>
      </w:pPr>
      <w:r w:rsidRPr="00A409D3">
        <w:rPr>
          <w:rFonts w:ascii="宋体" w:hAnsi="宋体" w:cs="宋体" w:hint="eastAsia"/>
          <w:kern w:val="36"/>
          <w:szCs w:val="21"/>
        </w:rPr>
        <w:t>要求：（</w:t>
      </w:r>
      <w:r w:rsidRPr="00A409D3">
        <w:rPr>
          <w:rFonts w:ascii="宋体" w:hAnsi="宋体" w:cs="宋体"/>
          <w:kern w:val="36"/>
          <w:szCs w:val="21"/>
        </w:rPr>
        <w:t>1</w:t>
      </w:r>
      <w:r w:rsidRPr="00A409D3">
        <w:rPr>
          <w:rFonts w:ascii="宋体" w:hAnsi="宋体" w:cs="宋体" w:hint="eastAsia"/>
          <w:kern w:val="36"/>
          <w:szCs w:val="21"/>
        </w:rPr>
        <w:t>）请将题目抄写在答题纸上。</w:t>
      </w:r>
      <w:r w:rsidRPr="00A409D3">
        <w:rPr>
          <w:rFonts w:ascii="宋体" w:hAnsi="宋体" w:cs="宋体"/>
          <w:kern w:val="36"/>
          <w:szCs w:val="21"/>
        </w:rPr>
        <w:t xml:space="preserve"> </w:t>
      </w:r>
    </w:p>
    <w:p w:rsidR="001E68D9" w:rsidRPr="00A409D3" w:rsidRDefault="001E68D9" w:rsidP="00682196">
      <w:pPr>
        <w:ind w:firstLineChars="320" w:firstLine="31680"/>
        <w:rPr>
          <w:rFonts w:ascii="宋体" w:cs="宋体"/>
          <w:kern w:val="36"/>
          <w:szCs w:val="21"/>
        </w:rPr>
      </w:pPr>
      <w:r w:rsidRPr="00A409D3">
        <w:rPr>
          <w:rFonts w:ascii="宋体" w:hAnsi="宋体" w:cs="宋体" w:hint="eastAsia"/>
          <w:kern w:val="36"/>
          <w:szCs w:val="21"/>
        </w:rPr>
        <w:t>（</w:t>
      </w:r>
      <w:r w:rsidRPr="00A409D3">
        <w:rPr>
          <w:rFonts w:ascii="宋体" w:hAnsi="宋体" w:cs="宋体"/>
          <w:kern w:val="36"/>
          <w:szCs w:val="21"/>
        </w:rPr>
        <w:t>2</w:t>
      </w:r>
      <w:r w:rsidRPr="00A409D3">
        <w:rPr>
          <w:rFonts w:ascii="宋体" w:hAnsi="宋体" w:cs="宋体" w:hint="eastAsia"/>
          <w:kern w:val="36"/>
          <w:szCs w:val="21"/>
        </w:rPr>
        <w:t>）不限文体（诗歌除外）。</w:t>
      </w:r>
    </w:p>
    <w:p w:rsidR="001E68D9" w:rsidRPr="00A409D3" w:rsidRDefault="001E68D9" w:rsidP="00682196">
      <w:pPr>
        <w:ind w:firstLineChars="320" w:firstLine="31680"/>
        <w:rPr>
          <w:rFonts w:ascii="宋体" w:cs="宋体"/>
          <w:kern w:val="36"/>
          <w:szCs w:val="21"/>
        </w:rPr>
      </w:pPr>
      <w:r w:rsidRPr="00A409D3">
        <w:rPr>
          <w:rFonts w:ascii="宋体" w:hAnsi="宋体" w:cs="宋体" w:hint="eastAsia"/>
          <w:kern w:val="36"/>
          <w:szCs w:val="21"/>
        </w:rPr>
        <w:t>（</w:t>
      </w:r>
      <w:r w:rsidRPr="00A409D3">
        <w:rPr>
          <w:rFonts w:ascii="宋体" w:hAnsi="宋体" w:cs="宋体"/>
          <w:kern w:val="36"/>
          <w:szCs w:val="21"/>
        </w:rPr>
        <w:t>3</w:t>
      </w:r>
      <w:r w:rsidRPr="00A409D3">
        <w:rPr>
          <w:rFonts w:ascii="宋体" w:hAnsi="宋体" w:cs="宋体" w:hint="eastAsia"/>
          <w:kern w:val="36"/>
          <w:szCs w:val="21"/>
        </w:rPr>
        <w:t>）字数在</w:t>
      </w:r>
      <w:r w:rsidRPr="00A409D3">
        <w:rPr>
          <w:rFonts w:ascii="宋体" w:hAnsi="宋体" w:cs="宋体"/>
          <w:kern w:val="36"/>
          <w:szCs w:val="21"/>
        </w:rPr>
        <w:t>600-800</w:t>
      </w:r>
      <w:r w:rsidRPr="00A409D3">
        <w:rPr>
          <w:rFonts w:ascii="宋体" w:hAnsi="宋体" w:cs="宋体" w:hint="eastAsia"/>
          <w:kern w:val="36"/>
          <w:szCs w:val="21"/>
        </w:rPr>
        <w:t>之间。</w:t>
      </w:r>
    </w:p>
    <w:p w:rsidR="001E68D9" w:rsidRPr="00A409D3" w:rsidRDefault="001E68D9" w:rsidP="00682196">
      <w:pPr>
        <w:ind w:firstLineChars="300" w:firstLine="31680"/>
        <w:rPr>
          <w:szCs w:val="21"/>
        </w:rPr>
      </w:pPr>
      <w:r w:rsidRPr="00A409D3">
        <w:rPr>
          <w:rFonts w:ascii="宋体" w:hAnsi="宋体" w:cs="宋体" w:hint="eastAsia"/>
          <w:kern w:val="36"/>
          <w:szCs w:val="21"/>
        </w:rPr>
        <w:t>（</w:t>
      </w:r>
      <w:r w:rsidRPr="00A409D3">
        <w:rPr>
          <w:rFonts w:ascii="宋体" w:hAnsi="宋体" w:cs="宋体"/>
          <w:kern w:val="36"/>
          <w:szCs w:val="21"/>
        </w:rPr>
        <w:t>4</w:t>
      </w:r>
      <w:r w:rsidRPr="00A409D3">
        <w:rPr>
          <w:rFonts w:ascii="宋体" w:hAnsi="宋体" w:cs="宋体" w:hint="eastAsia"/>
          <w:kern w:val="36"/>
          <w:szCs w:val="21"/>
        </w:rPr>
        <w:t>）不要出现所在学校的校名或师生姓名。</w:t>
      </w:r>
    </w:p>
    <w:sectPr w:rsidR="001E68D9" w:rsidRPr="00A409D3" w:rsidSect="00227EF6">
      <w:type w:val="continuous"/>
      <w:pgSz w:w="11906" w:h="16838"/>
      <w:pgMar w:top="1440" w:right="1247" w:bottom="1440" w:left="1247" w:header="851" w:footer="992" w:gutter="0"/>
      <w:cols w:space="720"/>
      <w:docGrid w:type="lines" w:linePitch="312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1E68D9" w:rsidRDefault="001E68D9" w:rsidP="00BE2038">
      <w:r>
        <w:separator/>
      </w:r>
    </w:p>
  </w:endnote>
  <w:endnote w:type="continuationSeparator" w:id="1">
    <w:p w:rsidR="001E68D9" w:rsidRDefault="001E68D9" w:rsidP="00BE2038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19F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楷体"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??">
    <w:altName w:val="Times New Roman"/>
    <w:panose1 w:val="00000000000000000000"/>
    <w:charset w:val="00"/>
    <w:family w:val="roman"/>
    <w:notTrueType/>
    <w:pitch w:val="default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MS Mincho">
    <w:altName w:val="昒? 瀡?"/>
    <w:panose1 w:val="02020609040205080304"/>
    <w:charset w:val="80"/>
    <w:family w:val="modern"/>
    <w:pitch w:val="fixed"/>
    <w:sig w:usb0="E00002FF" w:usb1="6AC7FDFB" w:usb2="00000012" w:usb3="00000000" w:csb0="000200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1E68D9" w:rsidRDefault="001E68D9">
    <w:pPr>
      <w:pStyle w:val="Footer"/>
      <w:framePr w:wrap="around" w:vAnchor="text" w:hAnchor="margin" w:xAlign="center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:rsidR="001E68D9" w:rsidRDefault="001E68D9">
    <w:pPr>
      <w:pStyle w:val="Footer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1E68D9" w:rsidRDefault="001E68D9">
    <w:pPr>
      <w:pStyle w:val="Footer"/>
      <w:jc w:val="center"/>
    </w:pPr>
    <w:fldSimple w:instr=" PAGE   \* MERGEFORMAT ">
      <w:r w:rsidRPr="00682196">
        <w:rPr>
          <w:noProof/>
          <w:lang w:val="zh-CN"/>
        </w:rPr>
        <w:t>9</w:t>
      </w:r>
    </w:fldSimple>
  </w:p>
  <w:p w:rsidR="001E68D9" w:rsidRDefault="001E68D9">
    <w:pPr>
      <w:pStyle w:val="Footer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1E68D9" w:rsidRDefault="001E68D9" w:rsidP="00BE2038">
      <w:r>
        <w:separator/>
      </w:r>
    </w:p>
  </w:footnote>
  <w:footnote w:type="continuationSeparator" w:id="1">
    <w:p w:rsidR="001E68D9" w:rsidRDefault="001E68D9" w:rsidP="00BE2038"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4B40DD2"/>
    <w:multiLevelType w:val="hybridMultilevel"/>
    <w:tmpl w:val="2D5C695E"/>
    <w:lvl w:ilvl="0" w:tplc="C0FAE6E2">
      <w:start w:val="1"/>
      <w:numFmt w:val="decimal"/>
      <w:lvlText w:val="%1."/>
      <w:lvlJc w:val="left"/>
      <w:pPr>
        <w:ind w:left="360" w:hanging="360"/>
      </w:pPr>
      <w:rPr>
        <w:rFonts w:cs="Times New Roman"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1680" w:hanging="420"/>
      </w:pPr>
      <w:rPr>
        <w:rFonts w:cs="Times New Roman"/>
      </w:r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2940" w:hanging="420"/>
      </w:pPr>
      <w:rPr>
        <w:rFonts w:cs="Times New Roman"/>
      </w:r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  <w:rPr>
        <w:rFonts w:cs="Times New Roman"/>
      </w:rPr>
    </w:lvl>
  </w:abstractNum>
  <w:abstractNum w:abstractNumId="1">
    <w:nsid w:val="09122168"/>
    <w:multiLevelType w:val="hybridMultilevel"/>
    <w:tmpl w:val="4552B41E"/>
    <w:lvl w:ilvl="0" w:tplc="468AA458">
      <w:start w:val="1"/>
      <w:numFmt w:val="decimalEnclosedCircle"/>
      <w:lvlText w:val="%1"/>
      <w:lvlJc w:val="left"/>
      <w:pPr>
        <w:ind w:left="840" w:hanging="360"/>
      </w:pPr>
      <w:rPr>
        <w:rFonts w:cs="Times New Roman" w:hint="default"/>
      </w:rPr>
    </w:lvl>
    <w:lvl w:ilvl="1" w:tplc="04090019" w:tentative="1">
      <w:start w:val="1"/>
      <w:numFmt w:val="lowerLetter"/>
      <w:lvlText w:val="%2)"/>
      <w:lvlJc w:val="left"/>
      <w:pPr>
        <w:ind w:left="1320" w:hanging="42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1740" w:hanging="42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160" w:hanging="420"/>
      </w:pPr>
      <w:rPr>
        <w:rFonts w:cs="Times New Roman"/>
      </w:rPr>
    </w:lvl>
    <w:lvl w:ilvl="4" w:tplc="04090019" w:tentative="1">
      <w:start w:val="1"/>
      <w:numFmt w:val="lowerLetter"/>
      <w:lvlText w:val="%5)"/>
      <w:lvlJc w:val="left"/>
      <w:pPr>
        <w:ind w:left="2580" w:hanging="42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3000" w:hanging="42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3420" w:hanging="420"/>
      </w:pPr>
      <w:rPr>
        <w:rFonts w:cs="Times New Roman"/>
      </w:rPr>
    </w:lvl>
    <w:lvl w:ilvl="7" w:tplc="04090019" w:tentative="1">
      <w:start w:val="1"/>
      <w:numFmt w:val="lowerLetter"/>
      <w:lvlText w:val="%8)"/>
      <w:lvlJc w:val="left"/>
      <w:pPr>
        <w:ind w:left="3840" w:hanging="42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4260" w:hanging="420"/>
      </w:pPr>
      <w:rPr>
        <w:rFonts w:cs="Times New Roman"/>
      </w:rPr>
    </w:lvl>
  </w:abstractNum>
  <w:abstractNum w:abstractNumId="2">
    <w:nsid w:val="0A161CD2"/>
    <w:multiLevelType w:val="hybridMultilevel"/>
    <w:tmpl w:val="0082C45C"/>
    <w:lvl w:ilvl="0" w:tplc="39E8C8AC">
      <w:start w:val="1"/>
      <w:numFmt w:val="decimalEnclosedCircle"/>
      <w:lvlText w:val="%1"/>
      <w:lvlJc w:val="left"/>
      <w:pPr>
        <w:ind w:left="1095" w:hanging="360"/>
      </w:pPr>
      <w:rPr>
        <w:rFonts w:cs="Times New Roman" w:hint="default"/>
      </w:rPr>
    </w:lvl>
    <w:lvl w:ilvl="1" w:tplc="04090019" w:tentative="1">
      <w:start w:val="1"/>
      <w:numFmt w:val="lowerLetter"/>
      <w:lvlText w:val="%2)"/>
      <w:lvlJc w:val="left"/>
      <w:pPr>
        <w:ind w:left="1575" w:hanging="42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1995" w:hanging="42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415" w:hanging="420"/>
      </w:pPr>
      <w:rPr>
        <w:rFonts w:cs="Times New Roman"/>
      </w:rPr>
    </w:lvl>
    <w:lvl w:ilvl="4" w:tplc="04090019" w:tentative="1">
      <w:start w:val="1"/>
      <w:numFmt w:val="lowerLetter"/>
      <w:lvlText w:val="%5)"/>
      <w:lvlJc w:val="left"/>
      <w:pPr>
        <w:ind w:left="2835" w:hanging="42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3255" w:hanging="42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3675" w:hanging="420"/>
      </w:pPr>
      <w:rPr>
        <w:rFonts w:cs="Times New Roman"/>
      </w:rPr>
    </w:lvl>
    <w:lvl w:ilvl="7" w:tplc="04090019" w:tentative="1">
      <w:start w:val="1"/>
      <w:numFmt w:val="lowerLetter"/>
      <w:lvlText w:val="%8)"/>
      <w:lvlJc w:val="left"/>
      <w:pPr>
        <w:ind w:left="4095" w:hanging="42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4515" w:hanging="420"/>
      </w:pPr>
      <w:rPr>
        <w:rFonts w:cs="Times New Roman"/>
      </w:rPr>
    </w:lvl>
  </w:abstractNum>
  <w:abstractNum w:abstractNumId="3">
    <w:nsid w:val="1D8D6D53"/>
    <w:multiLevelType w:val="hybridMultilevel"/>
    <w:tmpl w:val="52702B18"/>
    <w:lvl w:ilvl="0" w:tplc="CBA6516E">
      <w:start w:val="1"/>
      <w:numFmt w:val="decimal"/>
      <w:lvlText w:val="%1."/>
      <w:lvlJc w:val="left"/>
      <w:pPr>
        <w:ind w:left="360" w:hanging="360"/>
      </w:pPr>
      <w:rPr>
        <w:rFonts w:cs="Times New Roman"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1680" w:hanging="420"/>
      </w:pPr>
      <w:rPr>
        <w:rFonts w:cs="Times New Roman"/>
      </w:r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2940" w:hanging="420"/>
      </w:pPr>
      <w:rPr>
        <w:rFonts w:cs="Times New Roman"/>
      </w:r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  <w:rPr>
        <w:rFonts w:cs="Times New Roman"/>
      </w:rPr>
    </w:lvl>
  </w:abstractNum>
  <w:abstractNum w:abstractNumId="4">
    <w:nsid w:val="24A46D1B"/>
    <w:multiLevelType w:val="hybridMultilevel"/>
    <w:tmpl w:val="2188C404"/>
    <w:lvl w:ilvl="0" w:tplc="D96EE1DA">
      <w:start w:val="1"/>
      <w:numFmt w:val="decimalEnclosedCircle"/>
      <w:lvlText w:val="%1"/>
      <w:lvlJc w:val="left"/>
      <w:pPr>
        <w:ind w:left="780" w:hanging="360"/>
      </w:pPr>
      <w:rPr>
        <w:rFonts w:cs="Times New Roman" w:hint="default"/>
      </w:rPr>
    </w:lvl>
    <w:lvl w:ilvl="1" w:tplc="04090019" w:tentative="1">
      <w:start w:val="1"/>
      <w:numFmt w:val="lowerLetter"/>
      <w:lvlText w:val="%2)"/>
      <w:lvlJc w:val="left"/>
      <w:pPr>
        <w:ind w:left="1260" w:hanging="42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1680" w:hanging="42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100" w:hanging="420"/>
      </w:pPr>
      <w:rPr>
        <w:rFonts w:cs="Times New Roman"/>
      </w:rPr>
    </w:lvl>
    <w:lvl w:ilvl="4" w:tplc="04090019" w:tentative="1">
      <w:start w:val="1"/>
      <w:numFmt w:val="lowerLetter"/>
      <w:lvlText w:val="%5)"/>
      <w:lvlJc w:val="left"/>
      <w:pPr>
        <w:ind w:left="2520" w:hanging="42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2940" w:hanging="42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3360" w:hanging="420"/>
      </w:pPr>
      <w:rPr>
        <w:rFonts w:cs="Times New Roman"/>
      </w:rPr>
    </w:lvl>
    <w:lvl w:ilvl="7" w:tplc="04090019" w:tentative="1">
      <w:start w:val="1"/>
      <w:numFmt w:val="lowerLetter"/>
      <w:lvlText w:val="%8)"/>
      <w:lvlJc w:val="left"/>
      <w:pPr>
        <w:ind w:left="3780" w:hanging="42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4200" w:hanging="420"/>
      </w:pPr>
      <w:rPr>
        <w:rFonts w:cs="Times New Roman"/>
      </w:rPr>
    </w:lvl>
  </w:abstractNum>
  <w:abstractNum w:abstractNumId="5">
    <w:nsid w:val="28FD3682"/>
    <w:multiLevelType w:val="hybridMultilevel"/>
    <w:tmpl w:val="A82645C4"/>
    <w:lvl w:ilvl="0" w:tplc="0E704548">
      <w:start w:val="1"/>
      <w:numFmt w:val="decimal"/>
      <w:lvlText w:val="%1、"/>
      <w:lvlJc w:val="left"/>
      <w:pPr>
        <w:ind w:left="360" w:hanging="360"/>
      </w:pPr>
      <w:rPr>
        <w:rFonts w:cs="Times New Roman"/>
      </w:rPr>
    </w:lvl>
    <w:lvl w:ilvl="1" w:tplc="CFFEEB68">
      <w:start w:val="1"/>
      <w:numFmt w:val="decimal"/>
      <w:lvlText w:val="（%2）"/>
      <w:lvlJc w:val="left"/>
      <w:pPr>
        <w:ind w:left="720" w:hanging="720"/>
      </w:pPr>
      <w:rPr>
        <w:rFonts w:cs="Times New Roman"/>
      </w:rPr>
    </w:lvl>
    <w:lvl w:ilvl="2" w:tplc="0409001B">
      <w:start w:val="1"/>
      <w:numFmt w:val="lowerRoman"/>
      <w:lvlText w:val="%3."/>
      <w:lvlJc w:val="right"/>
      <w:pPr>
        <w:ind w:left="1260" w:hanging="420"/>
      </w:pPr>
      <w:rPr>
        <w:rFonts w:cs="Times New Roman"/>
      </w:rPr>
    </w:lvl>
    <w:lvl w:ilvl="3" w:tplc="0409000F">
      <w:start w:val="1"/>
      <w:numFmt w:val="decimal"/>
      <w:lvlText w:val="%4."/>
      <w:lvlJc w:val="left"/>
      <w:pPr>
        <w:ind w:left="1680" w:hanging="420"/>
      </w:pPr>
      <w:rPr>
        <w:rFonts w:cs="Times New Roman"/>
      </w:rPr>
    </w:lvl>
    <w:lvl w:ilvl="4" w:tplc="04090019">
      <w:start w:val="1"/>
      <w:numFmt w:val="lowerLetter"/>
      <w:lvlText w:val="%5)"/>
      <w:lvlJc w:val="left"/>
      <w:pPr>
        <w:ind w:left="2100" w:hanging="420"/>
      </w:pPr>
      <w:rPr>
        <w:rFonts w:cs="Times New Roman"/>
      </w:rPr>
    </w:lvl>
    <w:lvl w:ilvl="5" w:tplc="0409001B">
      <w:start w:val="1"/>
      <w:numFmt w:val="lowerRoman"/>
      <w:lvlText w:val="%6."/>
      <w:lvlJc w:val="right"/>
      <w:pPr>
        <w:ind w:left="2520" w:hanging="420"/>
      </w:pPr>
      <w:rPr>
        <w:rFonts w:cs="Times New Roman"/>
      </w:rPr>
    </w:lvl>
    <w:lvl w:ilvl="6" w:tplc="0409000F">
      <w:start w:val="1"/>
      <w:numFmt w:val="decimal"/>
      <w:lvlText w:val="%7."/>
      <w:lvlJc w:val="left"/>
      <w:pPr>
        <w:ind w:left="2940" w:hanging="420"/>
      </w:pPr>
      <w:rPr>
        <w:rFonts w:cs="Times New Roman"/>
      </w:rPr>
    </w:lvl>
    <w:lvl w:ilvl="7" w:tplc="04090019">
      <w:start w:val="1"/>
      <w:numFmt w:val="lowerLetter"/>
      <w:lvlText w:val="%8)"/>
      <w:lvlJc w:val="left"/>
      <w:pPr>
        <w:ind w:left="3360" w:hanging="420"/>
      </w:pPr>
      <w:rPr>
        <w:rFonts w:cs="Times New Roman"/>
      </w:rPr>
    </w:lvl>
    <w:lvl w:ilvl="8" w:tplc="0409001B">
      <w:start w:val="1"/>
      <w:numFmt w:val="lowerRoman"/>
      <w:lvlText w:val="%9."/>
      <w:lvlJc w:val="right"/>
      <w:pPr>
        <w:ind w:left="3780" w:hanging="420"/>
      </w:pPr>
      <w:rPr>
        <w:rFonts w:cs="Times New Roman"/>
      </w:rPr>
    </w:lvl>
  </w:abstractNum>
  <w:abstractNum w:abstractNumId="6">
    <w:nsid w:val="2A7628D3"/>
    <w:multiLevelType w:val="hybridMultilevel"/>
    <w:tmpl w:val="D8FA9636"/>
    <w:lvl w:ilvl="0" w:tplc="1D00F19E">
      <w:start w:val="1"/>
      <w:numFmt w:val="decimalEnclosedCircle"/>
      <w:lvlText w:val="%1"/>
      <w:lvlJc w:val="left"/>
      <w:pPr>
        <w:ind w:left="891" w:hanging="360"/>
      </w:pPr>
      <w:rPr>
        <w:rFonts w:cs="Times New Roman" w:hint="default"/>
      </w:rPr>
    </w:lvl>
    <w:lvl w:ilvl="1" w:tplc="04090019" w:tentative="1">
      <w:start w:val="1"/>
      <w:numFmt w:val="lowerLetter"/>
      <w:lvlText w:val="%2)"/>
      <w:lvlJc w:val="left"/>
      <w:pPr>
        <w:ind w:left="1371" w:hanging="42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1791" w:hanging="42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211" w:hanging="420"/>
      </w:pPr>
      <w:rPr>
        <w:rFonts w:cs="Times New Roman"/>
      </w:rPr>
    </w:lvl>
    <w:lvl w:ilvl="4" w:tplc="04090019" w:tentative="1">
      <w:start w:val="1"/>
      <w:numFmt w:val="lowerLetter"/>
      <w:lvlText w:val="%5)"/>
      <w:lvlJc w:val="left"/>
      <w:pPr>
        <w:ind w:left="2631" w:hanging="42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3051" w:hanging="42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3471" w:hanging="420"/>
      </w:pPr>
      <w:rPr>
        <w:rFonts w:cs="Times New Roman"/>
      </w:rPr>
    </w:lvl>
    <w:lvl w:ilvl="7" w:tplc="04090019" w:tentative="1">
      <w:start w:val="1"/>
      <w:numFmt w:val="lowerLetter"/>
      <w:lvlText w:val="%8)"/>
      <w:lvlJc w:val="left"/>
      <w:pPr>
        <w:ind w:left="3891" w:hanging="42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4311" w:hanging="420"/>
      </w:pPr>
      <w:rPr>
        <w:rFonts w:cs="Times New Roman"/>
      </w:rPr>
    </w:lvl>
  </w:abstractNum>
  <w:abstractNum w:abstractNumId="7">
    <w:nsid w:val="2B0B7A1E"/>
    <w:multiLevelType w:val="hybridMultilevel"/>
    <w:tmpl w:val="CA3E53D8"/>
    <w:lvl w:ilvl="0" w:tplc="35FC7C60">
      <w:start w:val="1"/>
      <w:numFmt w:val="upperLetter"/>
      <w:lvlText w:val="%1."/>
      <w:lvlJc w:val="left"/>
      <w:pPr>
        <w:ind w:left="780" w:hanging="360"/>
      </w:pPr>
      <w:rPr>
        <w:rFonts w:ascii="Calibri" w:eastAsia="宋体" w:hAnsi="Calibri" w:cs="Times New Roman" w:hint="default"/>
        <w:u w:val="none"/>
      </w:rPr>
    </w:lvl>
    <w:lvl w:ilvl="1" w:tplc="04090019" w:tentative="1">
      <w:start w:val="1"/>
      <w:numFmt w:val="lowerLetter"/>
      <w:lvlText w:val="%2)"/>
      <w:lvlJc w:val="left"/>
      <w:pPr>
        <w:ind w:left="1260" w:hanging="42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1680" w:hanging="42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100" w:hanging="420"/>
      </w:pPr>
      <w:rPr>
        <w:rFonts w:cs="Times New Roman"/>
      </w:rPr>
    </w:lvl>
    <w:lvl w:ilvl="4" w:tplc="04090019" w:tentative="1">
      <w:start w:val="1"/>
      <w:numFmt w:val="lowerLetter"/>
      <w:lvlText w:val="%5)"/>
      <w:lvlJc w:val="left"/>
      <w:pPr>
        <w:ind w:left="2520" w:hanging="42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2940" w:hanging="42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3360" w:hanging="420"/>
      </w:pPr>
      <w:rPr>
        <w:rFonts w:cs="Times New Roman"/>
      </w:rPr>
    </w:lvl>
    <w:lvl w:ilvl="7" w:tplc="04090019" w:tentative="1">
      <w:start w:val="1"/>
      <w:numFmt w:val="lowerLetter"/>
      <w:lvlText w:val="%8)"/>
      <w:lvlJc w:val="left"/>
      <w:pPr>
        <w:ind w:left="3780" w:hanging="42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4200" w:hanging="420"/>
      </w:pPr>
      <w:rPr>
        <w:rFonts w:cs="Times New Roman"/>
      </w:rPr>
    </w:lvl>
  </w:abstractNum>
  <w:abstractNum w:abstractNumId="8">
    <w:nsid w:val="3EE23695"/>
    <w:multiLevelType w:val="hybridMultilevel"/>
    <w:tmpl w:val="B23C556C"/>
    <w:lvl w:ilvl="0" w:tplc="F9560D40">
      <w:start w:val="1"/>
      <w:numFmt w:val="upperLetter"/>
      <w:lvlText w:val="%1．"/>
      <w:lvlJc w:val="left"/>
      <w:pPr>
        <w:ind w:left="1140" w:hanging="360"/>
      </w:pPr>
      <w:rPr>
        <w:rFonts w:cs="Times New Roman" w:hint="default"/>
      </w:rPr>
    </w:lvl>
    <w:lvl w:ilvl="1" w:tplc="04090019" w:tentative="1">
      <w:start w:val="1"/>
      <w:numFmt w:val="lowerLetter"/>
      <w:lvlText w:val="%2)"/>
      <w:lvlJc w:val="left"/>
      <w:pPr>
        <w:ind w:left="1620" w:hanging="42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040" w:hanging="42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460" w:hanging="420"/>
      </w:pPr>
      <w:rPr>
        <w:rFonts w:cs="Times New Roman"/>
      </w:rPr>
    </w:lvl>
    <w:lvl w:ilvl="4" w:tplc="04090019" w:tentative="1">
      <w:start w:val="1"/>
      <w:numFmt w:val="lowerLetter"/>
      <w:lvlText w:val="%5)"/>
      <w:lvlJc w:val="left"/>
      <w:pPr>
        <w:ind w:left="2880" w:hanging="42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3300" w:hanging="42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3720" w:hanging="420"/>
      </w:pPr>
      <w:rPr>
        <w:rFonts w:cs="Times New Roman"/>
      </w:rPr>
    </w:lvl>
    <w:lvl w:ilvl="7" w:tplc="04090019" w:tentative="1">
      <w:start w:val="1"/>
      <w:numFmt w:val="lowerLetter"/>
      <w:lvlText w:val="%8)"/>
      <w:lvlJc w:val="left"/>
      <w:pPr>
        <w:ind w:left="4140" w:hanging="42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4560" w:hanging="420"/>
      </w:pPr>
      <w:rPr>
        <w:rFonts w:cs="Times New Roman"/>
      </w:rPr>
    </w:lvl>
  </w:abstractNum>
  <w:abstractNum w:abstractNumId="9">
    <w:nsid w:val="4F023338"/>
    <w:multiLevelType w:val="hybridMultilevel"/>
    <w:tmpl w:val="B45A703E"/>
    <w:lvl w:ilvl="0" w:tplc="F4F28902">
      <w:start w:val="1"/>
      <w:numFmt w:val="decimal"/>
      <w:lvlText w:val="%1．"/>
      <w:lvlJc w:val="left"/>
      <w:pPr>
        <w:ind w:left="360" w:hanging="360"/>
      </w:pPr>
      <w:rPr>
        <w:rFonts w:cs="Times New Roman"/>
      </w:rPr>
    </w:lvl>
    <w:lvl w:ilvl="1" w:tplc="04090019">
      <w:start w:val="1"/>
      <w:numFmt w:val="lowerLetter"/>
      <w:lvlText w:val="%2)"/>
      <w:lvlJc w:val="left"/>
      <w:pPr>
        <w:ind w:left="840" w:hanging="420"/>
      </w:pPr>
      <w:rPr>
        <w:rFonts w:cs="Times New Roman"/>
      </w:rPr>
    </w:lvl>
    <w:lvl w:ilvl="2" w:tplc="0409001B">
      <w:start w:val="1"/>
      <w:numFmt w:val="lowerRoman"/>
      <w:lvlText w:val="%3."/>
      <w:lvlJc w:val="right"/>
      <w:pPr>
        <w:ind w:left="1260" w:hanging="420"/>
      </w:pPr>
      <w:rPr>
        <w:rFonts w:cs="Times New Roman"/>
      </w:rPr>
    </w:lvl>
    <w:lvl w:ilvl="3" w:tplc="0409000F">
      <w:start w:val="1"/>
      <w:numFmt w:val="decimal"/>
      <w:lvlText w:val="%4."/>
      <w:lvlJc w:val="left"/>
      <w:pPr>
        <w:ind w:left="1680" w:hanging="420"/>
      </w:pPr>
      <w:rPr>
        <w:rFonts w:cs="Times New Roman"/>
      </w:rPr>
    </w:lvl>
    <w:lvl w:ilvl="4" w:tplc="04090019">
      <w:start w:val="1"/>
      <w:numFmt w:val="lowerLetter"/>
      <w:lvlText w:val="%5)"/>
      <w:lvlJc w:val="left"/>
      <w:pPr>
        <w:ind w:left="2100" w:hanging="420"/>
      </w:pPr>
      <w:rPr>
        <w:rFonts w:cs="Times New Roman"/>
      </w:rPr>
    </w:lvl>
    <w:lvl w:ilvl="5" w:tplc="0409001B">
      <w:start w:val="1"/>
      <w:numFmt w:val="lowerRoman"/>
      <w:lvlText w:val="%6."/>
      <w:lvlJc w:val="right"/>
      <w:pPr>
        <w:ind w:left="2520" w:hanging="420"/>
      </w:pPr>
      <w:rPr>
        <w:rFonts w:cs="Times New Roman"/>
      </w:rPr>
    </w:lvl>
    <w:lvl w:ilvl="6" w:tplc="0409000F">
      <w:start w:val="1"/>
      <w:numFmt w:val="decimal"/>
      <w:lvlText w:val="%7."/>
      <w:lvlJc w:val="left"/>
      <w:pPr>
        <w:ind w:left="2940" w:hanging="420"/>
      </w:pPr>
      <w:rPr>
        <w:rFonts w:cs="Times New Roman"/>
      </w:rPr>
    </w:lvl>
    <w:lvl w:ilvl="7" w:tplc="04090019">
      <w:start w:val="1"/>
      <w:numFmt w:val="lowerLetter"/>
      <w:lvlText w:val="%8)"/>
      <w:lvlJc w:val="left"/>
      <w:pPr>
        <w:ind w:left="3360" w:hanging="420"/>
      </w:pPr>
      <w:rPr>
        <w:rFonts w:cs="Times New Roman"/>
      </w:rPr>
    </w:lvl>
    <w:lvl w:ilvl="8" w:tplc="0409001B">
      <w:start w:val="1"/>
      <w:numFmt w:val="lowerRoman"/>
      <w:lvlText w:val="%9."/>
      <w:lvlJc w:val="right"/>
      <w:pPr>
        <w:ind w:left="3780" w:hanging="420"/>
      </w:pPr>
      <w:rPr>
        <w:rFonts w:cs="Times New Roman"/>
      </w:rPr>
    </w:lvl>
  </w:abstractNum>
  <w:abstractNum w:abstractNumId="10">
    <w:nsid w:val="50E232DE"/>
    <w:multiLevelType w:val="hybridMultilevel"/>
    <w:tmpl w:val="92B841A8"/>
    <w:lvl w:ilvl="0" w:tplc="E19838AC">
      <w:start w:val="1"/>
      <w:numFmt w:val="decimalEnclosedCircle"/>
      <w:lvlText w:val="%1"/>
      <w:lvlJc w:val="left"/>
      <w:pPr>
        <w:ind w:left="360" w:hanging="360"/>
      </w:pPr>
      <w:rPr>
        <w:rFonts w:cs="Times New Roman"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1680" w:hanging="420"/>
      </w:pPr>
      <w:rPr>
        <w:rFonts w:cs="Times New Roman"/>
      </w:r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2940" w:hanging="420"/>
      </w:pPr>
      <w:rPr>
        <w:rFonts w:cs="Times New Roman"/>
      </w:r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  <w:rPr>
        <w:rFonts w:cs="Times New Roman"/>
      </w:rPr>
    </w:lvl>
  </w:abstractNum>
  <w:abstractNum w:abstractNumId="11">
    <w:nsid w:val="543BF0B7"/>
    <w:multiLevelType w:val="singleLevel"/>
    <w:tmpl w:val="543BF0B7"/>
    <w:lvl w:ilvl="0">
      <w:start w:val="2"/>
      <w:numFmt w:val="decimal"/>
      <w:suff w:val="nothing"/>
      <w:lvlText w:val="%1."/>
      <w:lvlJc w:val="left"/>
      <w:rPr>
        <w:rFonts w:cs="Times New Roman"/>
      </w:rPr>
    </w:lvl>
  </w:abstractNum>
  <w:abstractNum w:abstractNumId="12">
    <w:nsid w:val="543BFCB7"/>
    <w:multiLevelType w:val="singleLevel"/>
    <w:tmpl w:val="543BFCB7"/>
    <w:lvl w:ilvl="0">
      <w:start w:val="2"/>
      <w:numFmt w:val="chineseCounting"/>
      <w:suff w:val="nothing"/>
      <w:lvlText w:val="（%1）"/>
      <w:lvlJc w:val="left"/>
      <w:rPr>
        <w:rFonts w:cs="Times New Roman"/>
      </w:rPr>
    </w:lvl>
  </w:abstractNum>
  <w:abstractNum w:abstractNumId="13">
    <w:nsid w:val="543CBF4A"/>
    <w:multiLevelType w:val="singleLevel"/>
    <w:tmpl w:val="543CBF4A"/>
    <w:lvl w:ilvl="0">
      <w:start w:val="1"/>
      <w:numFmt w:val="upperLetter"/>
      <w:suff w:val="nothing"/>
      <w:lvlText w:val="%1．"/>
      <w:lvlJc w:val="left"/>
      <w:rPr>
        <w:rFonts w:cs="Times New Roman"/>
      </w:rPr>
    </w:lvl>
  </w:abstractNum>
  <w:abstractNum w:abstractNumId="14">
    <w:nsid w:val="543DFE2B"/>
    <w:multiLevelType w:val="singleLevel"/>
    <w:tmpl w:val="543DFE2B"/>
    <w:lvl w:ilvl="0">
      <w:start w:val="20"/>
      <w:numFmt w:val="decimal"/>
      <w:suff w:val="nothing"/>
      <w:lvlText w:val="%1."/>
      <w:lvlJc w:val="left"/>
      <w:rPr>
        <w:rFonts w:cs="Times New Roman"/>
      </w:rPr>
    </w:lvl>
  </w:abstractNum>
  <w:abstractNum w:abstractNumId="15">
    <w:nsid w:val="543DFE39"/>
    <w:multiLevelType w:val="singleLevel"/>
    <w:tmpl w:val="543DFE39"/>
    <w:lvl w:ilvl="0">
      <w:start w:val="19"/>
      <w:numFmt w:val="decimal"/>
      <w:suff w:val="nothing"/>
      <w:lvlText w:val="%1."/>
      <w:lvlJc w:val="left"/>
      <w:rPr>
        <w:rFonts w:cs="Times New Roman"/>
      </w:rPr>
    </w:lvl>
  </w:abstractNum>
  <w:abstractNum w:abstractNumId="16">
    <w:nsid w:val="543DFE47"/>
    <w:multiLevelType w:val="singleLevel"/>
    <w:tmpl w:val="543DFE47"/>
    <w:lvl w:ilvl="0">
      <w:start w:val="18"/>
      <w:numFmt w:val="decimal"/>
      <w:suff w:val="nothing"/>
      <w:lvlText w:val="%1."/>
      <w:lvlJc w:val="left"/>
      <w:rPr>
        <w:rFonts w:cs="Times New Roman"/>
      </w:rPr>
    </w:lvl>
  </w:abstractNum>
  <w:abstractNum w:abstractNumId="17">
    <w:nsid w:val="543E0D02"/>
    <w:multiLevelType w:val="singleLevel"/>
    <w:tmpl w:val="543E0D02"/>
    <w:lvl w:ilvl="0">
      <w:start w:val="1"/>
      <w:numFmt w:val="chineseCounting"/>
      <w:suff w:val="nothing"/>
      <w:lvlText w:val="%1、"/>
      <w:lvlJc w:val="left"/>
      <w:rPr>
        <w:rFonts w:cs="Times New Roman"/>
      </w:rPr>
    </w:lvl>
  </w:abstractNum>
  <w:abstractNum w:abstractNumId="18">
    <w:nsid w:val="543E1FC9"/>
    <w:multiLevelType w:val="singleLevel"/>
    <w:tmpl w:val="543E1FC9"/>
    <w:lvl w:ilvl="0">
      <w:start w:val="13"/>
      <w:numFmt w:val="decimal"/>
      <w:suff w:val="nothing"/>
      <w:lvlText w:val="%1."/>
      <w:lvlJc w:val="left"/>
      <w:rPr>
        <w:rFonts w:cs="Times New Roman"/>
      </w:rPr>
    </w:lvl>
  </w:abstractNum>
  <w:abstractNum w:abstractNumId="19">
    <w:nsid w:val="543E2F98"/>
    <w:multiLevelType w:val="singleLevel"/>
    <w:tmpl w:val="543E2F98"/>
    <w:lvl w:ilvl="0">
      <w:start w:val="15"/>
      <w:numFmt w:val="decimal"/>
      <w:suff w:val="nothing"/>
      <w:lvlText w:val="%1."/>
      <w:lvlJc w:val="left"/>
      <w:rPr>
        <w:rFonts w:cs="Times New Roman"/>
      </w:rPr>
    </w:lvl>
  </w:abstractNum>
  <w:abstractNum w:abstractNumId="20">
    <w:nsid w:val="5443C352"/>
    <w:multiLevelType w:val="singleLevel"/>
    <w:tmpl w:val="5443C352"/>
    <w:lvl w:ilvl="0">
      <w:start w:val="22"/>
      <w:numFmt w:val="decimal"/>
      <w:suff w:val="nothing"/>
      <w:lvlText w:val="%1."/>
      <w:lvlJc w:val="left"/>
      <w:rPr>
        <w:rFonts w:cs="Times New Roman"/>
      </w:rPr>
    </w:lvl>
  </w:abstractNum>
  <w:abstractNum w:abstractNumId="21">
    <w:nsid w:val="5D5B31EA"/>
    <w:multiLevelType w:val="hybridMultilevel"/>
    <w:tmpl w:val="28B88ABA"/>
    <w:lvl w:ilvl="0" w:tplc="A440AFDC">
      <w:start w:val="1"/>
      <w:numFmt w:val="decimalEnclosedCircle"/>
      <w:lvlText w:val="%1"/>
      <w:lvlJc w:val="left"/>
      <w:pPr>
        <w:ind w:left="780" w:hanging="360"/>
      </w:pPr>
      <w:rPr>
        <w:rFonts w:ascii="宋体" w:eastAsia="宋体" w:hAnsi="宋体" w:cs="Times New Roman" w:hint="default"/>
      </w:rPr>
    </w:lvl>
    <w:lvl w:ilvl="1" w:tplc="04090019" w:tentative="1">
      <w:start w:val="1"/>
      <w:numFmt w:val="lowerLetter"/>
      <w:lvlText w:val="%2)"/>
      <w:lvlJc w:val="left"/>
      <w:pPr>
        <w:ind w:left="1260" w:hanging="42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1680" w:hanging="42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100" w:hanging="420"/>
      </w:pPr>
      <w:rPr>
        <w:rFonts w:cs="Times New Roman"/>
      </w:rPr>
    </w:lvl>
    <w:lvl w:ilvl="4" w:tplc="04090019" w:tentative="1">
      <w:start w:val="1"/>
      <w:numFmt w:val="lowerLetter"/>
      <w:lvlText w:val="%5)"/>
      <w:lvlJc w:val="left"/>
      <w:pPr>
        <w:ind w:left="2520" w:hanging="42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2940" w:hanging="42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3360" w:hanging="420"/>
      </w:pPr>
      <w:rPr>
        <w:rFonts w:cs="Times New Roman"/>
      </w:rPr>
    </w:lvl>
    <w:lvl w:ilvl="7" w:tplc="04090019" w:tentative="1">
      <w:start w:val="1"/>
      <w:numFmt w:val="lowerLetter"/>
      <w:lvlText w:val="%8)"/>
      <w:lvlJc w:val="left"/>
      <w:pPr>
        <w:ind w:left="3780" w:hanging="42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4200" w:hanging="420"/>
      </w:pPr>
      <w:rPr>
        <w:rFonts w:cs="Times New Roman"/>
      </w:rPr>
    </w:lvl>
  </w:abstractNum>
  <w:abstractNum w:abstractNumId="22">
    <w:nsid w:val="5E745819"/>
    <w:multiLevelType w:val="hybridMultilevel"/>
    <w:tmpl w:val="A51A4454"/>
    <w:lvl w:ilvl="0" w:tplc="1E3C2A4A">
      <w:start w:val="1"/>
      <w:numFmt w:val="decimalEnclosedCircle"/>
      <w:lvlText w:val="%1"/>
      <w:lvlJc w:val="left"/>
      <w:pPr>
        <w:ind w:left="780" w:hanging="360"/>
      </w:pPr>
      <w:rPr>
        <w:rFonts w:cs="Times New Roman" w:hint="default"/>
      </w:rPr>
    </w:lvl>
    <w:lvl w:ilvl="1" w:tplc="04090019" w:tentative="1">
      <w:start w:val="1"/>
      <w:numFmt w:val="lowerLetter"/>
      <w:lvlText w:val="%2)"/>
      <w:lvlJc w:val="left"/>
      <w:pPr>
        <w:ind w:left="1260" w:hanging="42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1680" w:hanging="42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100" w:hanging="420"/>
      </w:pPr>
      <w:rPr>
        <w:rFonts w:cs="Times New Roman"/>
      </w:rPr>
    </w:lvl>
    <w:lvl w:ilvl="4" w:tplc="04090019" w:tentative="1">
      <w:start w:val="1"/>
      <w:numFmt w:val="lowerLetter"/>
      <w:lvlText w:val="%5)"/>
      <w:lvlJc w:val="left"/>
      <w:pPr>
        <w:ind w:left="2520" w:hanging="42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2940" w:hanging="42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3360" w:hanging="420"/>
      </w:pPr>
      <w:rPr>
        <w:rFonts w:cs="Times New Roman"/>
      </w:rPr>
    </w:lvl>
    <w:lvl w:ilvl="7" w:tplc="04090019" w:tentative="1">
      <w:start w:val="1"/>
      <w:numFmt w:val="lowerLetter"/>
      <w:lvlText w:val="%8)"/>
      <w:lvlJc w:val="left"/>
      <w:pPr>
        <w:ind w:left="3780" w:hanging="42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4200" w:hanging="420"/>
      </w:pPr>
      <w:rPr>
        <w:rFonts w:cs="Times New Roman"/>
      </w:rPr>
    </w:lvl>
  </w:abstractNum>
  <w:abstractNum w:abstractNumId="23">
    <w:nsid w:val="5FD53DCA"/>
    <w:multiLevelType w:val="hybridMultilevel"/>
    <w:tmpl w:val="A5CE5896"/>
    <w:lvl w:ilvl="0" w:tplc="FA9E400E">
      <w:start w:val="1"/>
      <w:numFmt w:val="decimalEnclosedCircle"/>
      <w:lvlText w:val="%1"/>
      <w:lvlJc w:val="left"/>
      <w:pPr>
        <w:tabs>
          <w:tab w:val="num" w:pos="360"/>
        </w:tabs>
        <w:ind w:left="360" w:hanging="360"/>
      </w:pPr>
      <w:rPr>
        <w:rFonts w:cs="Times New Roman" w:hint="default"/>
      </w:rPr>
    </w:lvl>
    <w:lvl w:ilvl="1" w:tplc="04090019" w:tentative="1">
      <w:start w:val="1"/>
      <w:numFmt w:val="lowerLetter"/>
      <w:lvlText w:val="%2)"/>
      <w:lvlJc w:val="left"/>
      <w:pPr>
        <w:tabs>
          <w:tab w:val="num" w:pos="840"/>
        </w:tabs>
        <w:ind w:left="840" w:hanging="42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tabs>
          <w:tab w:val="num" w:pos="1260"/>
        </w:tabs>
        <w:ind w:left="1260" w:hanging="42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  <w:rPr>
        <w:rFonts w:cs="Times New Roman"/>
      </w:rPr>
    </w:lvl>
    <w:lvl w:ilvl="4" w:tplc="04090019" w:tentative="1">
      <w:start w:val="1"/>
      <w:numFmt w:val="lowerLetter"/>
      <w:lvlText w:val="%5)"/>
      <w:lvlJc w:val="left"/>
      <w:pPr>
        <w:tabs>
          <w:tab w:val="num" w:pos="2100"/>
        </w:tabs>
        <w:ind w:left="2100" w:hanging="42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tabs>
          <w:tab w:val="num" w:pos="2520"/>
        </w:tabs>
        <w:ind w:left="2520" w:hanging="42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  <w:rPr>
        <w:rFonts w:cs="Times New Roman"/>
      </w:rPr>
    </w:lvl>
    <w:lvl w:ilvl="7" w:tplc="04090019" w:tentative="1">
      <w:start w:val="1"/>
      <w:numFmt w:val="lowerLetter"/>
      <w:lvlText w:val="%8)"/>
      <w:lvlJc w:val="left"/>
      <w:pPr>
        <w:tabs>
          <w:tab w:val="num" w:pos="3360"/>
        </w:tabs>
        <w:ind w:left="3360" w:hanging="42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tabs>
          <w:tab w:val="num" w:pos="3780"/>
        </w:tabs>
        <w:ind w:left="3780" w:hanging="420"/>
      </w:pPr>
      <w:rPr>
        <w:rFonts w:cs="Times New Roman"/>
      </w:rPr>
    </w:lvl>
  </w:abstractNum>
  <w:abstractNum w:abstractNumId="24">
    <w:nsid w:val="61C91B73"/>
    <w:multiLevelType w:val="hybridMultilevel"/>
    <w:tmpl w:val="C7B614F2"/>
    <w:lvl w:ilvl="0" w:tplc="5B00A4B2">
      <w:start w:val="1"/>
      <w:numFmt w:val="decimalEnclosedCircle"/>
      <w:lvlText w:val="%1"/>
      <w:lvlJc w:val="left"/>
      <w:pPr>
        <w:ind w:left="780" w:hanging="360"/>
      </w:pPr>
      <w:rPr>
        <w:rFonts w:cs="Times New Roman" w:hint="default"/>
      </w:rPr>
    </w:lvl>
    <w:lvl w:ilvl="1" w:tplc="04090019" w:tentative="1">
      <w:start w:val="1"/>
      <w:numFmt w:val="lowerLetter"/>
      <w:lvlText w:val="%2)"/>
      <w:lvlJc w:val="left"/>
      <w:pPr>
        <w:ind w:left="1260" w:hanging="42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1680" w:hanging="42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100" w:hanging="420"/>
      </w:pPr>
      <w:rPr>
        <w:rFonts w:cs="Times New Roman"/>
      </w:rPr>
    </w:lvl>
    <w:lvl w:ilvl="4" w:tplc="04090019" w:tentative="1">
      <w:start w:val="1"/>
      <w:numFmt w:val="lowerLetter"/>
      <w:lvlText w:val="%5)"/>
      <w:lvlJc w:val="left"/>
      <w:pPr>
        <w:ind w:left="2520" w:hanging="42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2940" w:hanging="42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3360" w:hanging="420"/>
      </w:pPr>
      <w:rPr>
        <w:rFonts w:cs="Times New Roman"/>
      </w:rPr>
    </w:lvl>
    <w:lvl w:ilvl="7" w:tplc="04090019" w:tentative="1">
      <w:start w:val="1"/>
      <w:numFmt w:val="lowerLetter"/>
      <w:lvlText w:val="%8)"/>
      <w:lvlJc w:val="left"/>
      <w:pPr>
        <w:ind w:left="3780" w:hanging="42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4200" w:hanging="420"/>
      </w:pPr>
      <w:rPr>
        <w:rFonts w:cs="Times New Roman"/>
      </w:rPr>
    </w:lvl>
  </w:abstractNum>
  <w:abstractNum w:abstractNumId="25">
    <w:nsid w:val="61D33323"/>
    <w:multiLevelType w:val="hybridMultilevel"/>
    <w:tmpl w:val="48C8B620"/>
    <w:lvl w:ilvl="0" w:tplc="B4CA1D1E">
      <w:start w:val="1"/>
      <w:numFmt w:val="decimalEnclosedCircle"/>
      <w:lvlText w:val="%1"/>
      <w:lvlJc w:val="left"/>
      <w:pPr>
        <w:ind w:left="360" w:hanging="360"/>
      </w:pPr>
      <w:rPr>
        <w:rFonts w:cs="Times New Roman"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1680" w:hanging="420"/>
      </w:pPr>
      <w:rPr>
        <w:rFonts w:cs="Times New Roman"/>
      </w:r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2940" w:hanging="420"/>
      </w:pPr>
      <w:rPr>
        <w:rFonts w:cs="Times New Roman"/>
      </w:r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  <w:rPr>
        <w:rFonts w:cs="Times New Roman"/>
      </w:rPr>
    </w:lvl>
  </w:abstractNum>
  <w:abstractNum w:abstractNumId="26">
    <w:nsid w:val="637722E9"/>
    <w:multiLevelType w:val="hybridMultilevel"/>
    <w:tmpl w:val="C622B6DA"/>
    <w:lvl w:ilvl="0" w:tplc="7EC616BE">
      <w:start w:val="16"/>
      <w:numFmt w:val="decimal"/>
      <w:lvlText w:val="%1．"/>
      <w:lvlJc w:val="left"/>
      <w:pPr>
        <w:ind w:left="420" w:hanging="420"/>
      </w:pPr>
      <w:rPr>
        <w:rFonts w:cs="Times New Roman"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1680" w:hanging="420"/>
      </w:pPr>
      <w:rPr>
        <w:rFonts w:cs="Times New Roman"/>
      </w:r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2940" w:hanging="420"/>
      </w:pPr>
      <w:rPr>
        <w:rFonts w:cs="Times New Roman"/>
      </w:r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  <w:rPr>
        <w:rFonts w:cs="Times New Roman"/>
      </w:rPr>
    </w:lvl>
  </w:abstractNum>
  <w:abstractNum w:abstractNumId="27">
    <w:nsid w:val="64987332"/>
    <w:multiLevelType w:val="hybridMultilevel"/>
    <w:tmpl w:val="0B8EAC60"/>
    <w:lvl w:ilvl="0" w:tplc="75D0107E">
      <w:start w:val="1"/>
      <w:numFmt w:val="japaneseCounting"/>
      <w:lvlText w:val="（%1）"/>
      <w:lvlJc w:val="left"/>
      <w:pPr>
        <w:ind w:left="765" w:hanging="765"/>
      </w:pPr>
      <w:rPr>
        <w:rFonts w:cs="Times New Roman"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1680" w:hanging="420"/>
      </w:pPr>
      <w:rPr>
        <w:rFonts w:cs="Times New Roman"/>
      </w:r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2940" w:hanging="420"/>
      </w:pPr>
      <w:rPr>
        <w:rFonts w:cs="Times New Roman"/>
      </w:r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  <w:rPr>
        <w:rFonts w:cs="Times New Roman"/>
      </w:rPr>
    </w:lvl>
  </w:abstractNum>
  <w:abstractNum w:abstractNumId="28">
    <w:nsid w:val="69790782"/>
    <w:multiLevelType w:val="hybridMultilevel"/>
    <w:tmpl w:val="5D90DB12"/>
    <w:lvl w:ilvl="0" w:tplc="99AE3D70">
      <w:start w:val="1"/>
      <w:numFmt w:val="decimalEnclosedCircle"/>
      <w:lvlText w:val="%1"/>
      <w:lvlJc w:val="left"/>
      <w:pPr>
        <w:ind w:left="360" w:hanging="360"/>
      </w:pPr>
      <w:rPr>
        <w:rFonts w:ascii="Calibri" w:eastAsia="宋体" w:hAnsi="Calibri" w:cs="Times New Roman"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1680" w:hanging="420"/>
      </w:pPr>
      <w:rPr>
        <w:rFonts w:cs="Times New Roman"/>
      </w:r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2940" w:hanging="420"/>
      </w:pPr>
      <w:rPr>
        <w:rFonts w:cs="Times New Roman"/>
      </w:r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  <w:rPr>
        <w:rFonts w:cs="Times New Roman"/>
      </w:rPr>
    </w:lvl>
  </w:abstractNum>
  <w:abstractNum w:abstractNumId="29">
    <w:nsid w:val="6B5033F4"/>
    <w:multiLevelType w:val="hybridMultilevel"/>
    <w:tmpl w:val="7E9CAEEC"/>
    <w:lvl w:ilvl="0" w:tplc="F760DF2E">
      <w:start w:val="1"/>
      <w:numFmt w:val="ideographTraditional"/>
      <w:lvlText w:val="【%1】"/>
      <w:lvlJc w:val="left"/>
      <w:pPr>
        <w:ind w:left="1081" w:hanging="720"/>
      </w:pPr>
      <w:rPr>
        <w:rFonts w:ascii="宋体" w:eastAsia="宋体" w:cs="Times New Roman" w:hint="default"/>
      </w:rPr>
    </w:lvl>
    <w:lvl w:ilvl="1" w:tplc="04090019" w:tentative="1">
      <w:start w:val="1"/>
      <w:numFmt w:val="lowerLetter"/>
      <w:lvlText w:val="%2)"/>
      <w:lvlJc w:val="left"/>
      <w:pPr>
        <w:ind w:left="1201" w:hanging="42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1621" w:hanging="42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041" w:hanging="420"/>
      </w:pPr>
      <w:rPr>
        <w:rFonts w:cs="Times New Roman"/>
      </w:rPr>
    </w:lvl>
    <w:lvl w:ilvl="4" w:tplc="04090019" w:tentative="1">
      <w:start w:val="1"/>
      <w:numFmt w:val="lowerLetter"/>
      <w:lvlText w:val="%5)"/>
      <w:lvlJc w:val="left"/>
      <w:pPr>
        <w:ind w:left="2461" w:hanging="42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2881" w:hanging="42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3301" w:hanging="420"/>
      </w:pPr>
      <w:rPr>
        <w:rFonts w:cs="Times New Roman"/>
      </w:rPr>
    </w:lvl>
    <w:lvl w:ilvl="7" w:tplc="04090019" w:tentative="1">
      <w:start w:val="1"/>
      <w:numFmt w:val="lowerLetter"/>
      <w:lvlText w:val="%8)"/>
      <w:lvlJc w:val="left"/>
      <w:pPr>
        <w:ind w:left="3721" w:hanging="42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4141" w:hanging="420"/>
      </w:pPr>
      <w:rPr>
        <w:rFonts w:cs="Times New Roman"/>
      </w:rPr>
    </w:lvl>
  </w:abstractNum>
  <w:abstractNum w:abstractNumId="30">
    <w:nsid w:val="6E6E510F"/>
    <w:multiLevelType w:val="hybridMultilevel"/>
    <w:tmpl w:val="750E023A"/>
    <w:lvl w:ilvl="0" w:tplc="B50AC0A8">
      <w:start w:val="1"/>
      <w:numFmt w:val="upperLetter"/>
      <w:lvlText w:val="%1."/>
      <w:lvlJc w:val="left"/>
      <w:pPr>
        <w:ind w:left="810" w:hanging="390"/>
      </w:pPr>
      <w:rPr>
        <w:rFonts w:cs="Times New Roman" w:hint="default"/>
      </w:rPr>
    </w:lvl>
    <w:lvl w:ilvl="1" w:tplc="04090019" w:tentative="1">
      <w:start w:val="1"/>
      <w:numFmt w:val="lowerLetter"/>
      <w:lvlText w:val="%2)"/>
      <w:lvlJc w:val="left"/>
      <w:pPr>
        <w:ind w:left="1260" w:hanging="42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1680" w:hanging="42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100" w:hanging="420"/>
      </w:pPr>
      <w:rPr>
        <w:rFonts w:cs="Times New Roman"/>
      </w:rPr>
    </w:lvl>
    <w:lvl w:ilvl="4" w:tplc="04090019" w:tentative="1">
      <w:start w:val="1"/>
      <w:numFmt w:val="lowerLetter"/>
      <w:lvlText w:val="%5)"/>
      <w:lvlJc w:val="left"/>
      <w:pPr>
        <w:ind w:left="2520" w:hanging="42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2940" w:hanging="42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3360" w:hanging="420"/>
      </w:pPr>
      <w:rPr>
        <w:rFonts w:cs="Times New Roman"/>
      </w:rPr>
    </w:lvl>
    <w:lvl w:ilvl="7" w:tplc="04090019" w:tentative="1">
      <w:start w:val="1"/>
      <w:numFmt w:val="lowerLetter"/>
      <w:lvlText w:val="%8)"/>
      <w:lvlJc w:val="left"/>
      <w:pPr>
        <w:ind w:left="3780" w:hanging="42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4200" w:hanging="420"/>
      </w:pPr>
      <w:rPr>
        <w:rFonts w:cs="Times New Roman"/>
      </w:rPr>
    </w:lvl>
  </w:abstractNum>
  <w:abstractNum w:abstractNumId="31">
    <w:nsid w:val="6FD6309A"/>
    <w:multiLevelType w:val="hybridMultilevel"/>
    <w:tmpl w:val="954C2142"/>
    <w:lvl w:ilvl="0" w:tplc="20F4BD46">
      <w:start w:val="1"/>
      <w:numFmt w:val="decimalEnclosedCircle"/>
      <w:lvlText w:val="%1"/>
      <w:lvlJc w:val="left"/>
      <w:pPr>
        <w:ind w:left="360" w:hanging="360"/>
      </w:pPr>
      <w:rPr>
        <w:rFonts w:cs="Times New Roman"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1680" w:hanging="420"/>
      </w:pPr>
      <w:rPr>
        <w:rFonts w:cs="Times New Roman"/>
      </w:r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2940" w:hanging="420"/>
      </w:pPr>
      <w:rPr>
        <w:rFonts w:cs="Times New Roman"/>
      </w:r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  <w:rPr>
        <w:rFonts w:cs="Times New Roman"/>
      </w:rPr>
    </w:lvl>
  </w:abstractNum>
  <w:num w:numId="1">
    <w:abstractNumId w:val="17"/>
  </w:num>
  <w:num w:numId="2">
    <w:abstractNumId w:val="11"/>
  </w:num>
  <w:num w:numId="3">
    <w:abstractNumId w:val="13"/>
  </w:num>
  <w:num w:numId="4">
    <w:abstractNumId w:val="18"/>
  </w:num>
  <w:num w:numId="5">
    <w:abstractNumId w:val="19"/>
  </w:num>
  <w:num w:numId="6">
    <w:abstractNumId w:val="16"/>
  </w:num>
  <w:num w:numId="7">
    <w:abstractNumId w:val="15"/>
  </w:num>
  <w:num w:numId="8">
    <w:abstractNumId w:val="14"/>
  </w:num>
  <w:num w:numId="9">
    <w:abstractNumId w:val="12"/>
  </w:num>
  <w:num w:numId="10">
    <w:abstractNumId w:val="20"/>
  </w:num>
  <w:num w:numId="11">
    <w:abstractNumId w:val="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2">
    <w:abstractNumId w:val="3"/>
  </w:num>
  <w:num w:numId="13">
    <w:abstractNumId w:val="29"/>
  </w:num>
  <w:num w:numId="14">
    <w:abstractNumId w:val="6"/>
  </w:num>
  <w:num w:numId="15">
    <w:abstractNumId w:val="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6">
    <w:abstractNumId w:val="30"/>
  </w:num>
  <w:num w:numId="17">
    <w:abstractNumId w:val="23"/>
  </w:num>
  <w:num w:numId="18">
    <w:abstractNumId w:val="7"/>
  </w:num>
  <w:num w:numId="19">
    <w:abstractNumId w:val="26"/>
  </w:num>
  <w:num w:numId="20">
    <w:abstractNumId w:val="27"/>
  </w:num>
  <w:num w:numId="21">
    <w:abstractNumId w:val="2"/>
  </w:num>
  <w:num w:numId="22">
    <w:abstractNumId w:val="4"/>
  </w:num>
  <w:num w:numId="23">
    <w:abstractNumId w:val="8"/>
  </w:num>
  <w:num w:numId="24">
    <w:abstractNumId w:val="1"/>
  </w:num>
  <w:num w:numId="25">
    <w:abstractNumId w:val="21"/>
  </w:num>
  <w:num w:numId="26">
    <w:abstractNumId w:val="0"/>
  </w:num>
  <w:num w:numId="27">
    <w:abstractNumId w:val="24"/>
  </w:num>
  <w:num w:numId="28">
    <w:abstractNumId w:val="22"/>
  </w:num>
  <w:num w:numId="29">
    <w:abstractNumId w:val="28"/>
  </w:num>
  <w:num w:numId="30">
    <w:abstractNumId w:val="10"/>
  </w:num>
  <w:num w:numId="31">
    <w:abstractNumId w:val="31"/>
  </w:num>
  <w:num w:numId="32">
    <w:abstractNumId w:val="25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noLineBreaksAfter w:lang="zh-CN" w:val="$([{£¥·‘“〈《「『【〔〖〝﹙﹛﹝＄（．［｛￡￥"/>
  <w:noLineBreaksBefore w:lang="zh-CN" w:val="!%),.:;&gt;?]}¢¨°·ˇˉ―‖’”…‰′″›℃∶、。〃〉》」』】〕〗〞︶︺︾﹀﹄﹚﹜﹞！＂％＇），．：；？］｀｜｝～￠"/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useFELayout/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</w:compat>
  <w:rsids>
    <w:rsidRoot w:val="007D3E24"/>
    <w:rsid w:val="00000175"/>
    <w:rsid w:val="00000322"/>
    <w:rsid w:val="00000368"/>
    <w:rsid w:val="00000993"/>
    <w:rsid w:val="000009B2"/>
    <w:rsid w:val="00001361"/>
    <w:rsid w:val="000024A7"/>
    <w:rsid w:val="00002CFF"/>
    <w:rsid w:val="00003BE8"/>
    <w:rsid w:val="00004026"/>
    <w:rsid w:val="00004170"/>
    <w:rsid w:val="00004176"/>
    <w:rsid w:val="00004633"/>
    <w:rsid w:val="000047B1"/>
    <w:rsid w:val="000051BF"/>
    <w:rsid w:val="0000594B"/>
    <w:rsid w:val="00005BF5"/>
    <w:rsid w:val="000061C6"/>
    <w:rsid w:val="000061F5"/>
    <w:rsid w:val="00006352"/>
    <w:rsid w:val="00006689"/>
    <w:rsid w:val="00006D45"/>
    <w:rsid w:val="000070E8"/>
    <w:rsid w:val="00007525"/>
    <w:rsid w:val="00007D49"/>
    <w:rsid w:val="0001085E"/>
    <w:rsid w:val="000109B2"/>
    <w:rsid w:val="00010C1C"/>
    <w:rsid w:val="00011468"/>
    <w:rsid w:val="0001188B"/>
    <w:rsid w:val="00011F58"/>
    <w:rsid w:val="00012329"/>
    <w:rsid w:val="000125CF"/>
    <w:rsid w:val="00012786"/>
    <w:rsid w:val="000128F9"/>
    <w:rsid w:val="000129F8"/>
    <w:rsid w:val="00012AF4"/>
    <w:rsid w:val="00012B36"/>
    <w:rsid w:val="00013253"/>
    <w:rsid w:val="000132EC"/>
    <w:rsid w:val="00013933"/>
    <w:rsid w:val="00013963"/>
    <w:rsid w:val="00013B00"/>
    <w:rsid w:val="00014126"/>
    <w:rsid w:val="00015700"/>
    <w:rsid w:val="000164A5"/>
    <w:rsid w:val="0001757F"/>
    <w:rsid w:val="00017E2C"/>
    <w:rsid w:val="00017F3A"/>
    <w:rsid w:val="0002006B"/>
    <w:rsid w:val="00020CB2"/>
    <w:rsid w:val="00021326"/>
    <w:rsid w:val="00021794"/>
    <w:rsid w:val="0002197A"/>
    <w:rsid w:val="00021EB8"/>
    <w:rsid w:val="00022A9F"/>
    <w:rsid w:val="0002305C"/>
    <w:rsid w:val="000230E0"/>
    <w:rsid w:val="000234DF"/>
    <w:rsid w:val="000238AE"/>
    <w:rsid w:val="00023B0C"/>
    <w:rsid w:val="00023CC6"/>
    <w:rsid w:val="00023FCD"/>
    <w:rsid w:val="000243B0"/>
    <w:rsid w:val="00024741"/>
    <w:rsid w:val="00024A0E"/>
    <w:rsid w:val="00024B40"/>
    <w:rsid w:val="00025057"/>
    <w:rsid w:val="000252CE"/>
    <w:rsid w:val="00026178"/>
    <w:rsid w:val="00027270"/>
    <w:rsid w:val="0002728B"/>
    <w:rsid w:val="00027526"/>
    <w:rsid w:val="00027674"/>
    <w:rsid w:val="00030BFE"/>
    <w:rsid w:val="00030E63"/>
    <w:rsid w:val="000315AD"/>
    <w:rsid w:val="00031889"/>
    <w:rsid w:val="000319C2"/>
    <w:rsid w:val="00032148"/>
    <w:rsid w:val="000322AB"/>
    <w:rsid w:val="000336CF"/>
    <w:rsid w:val="00035D37"/>
    <w:rsid w:val="00035F60"/>
    <w:rsid w:val="000360D4"/>
    <w:rsid w:val="000360DB"/>
    <w:rsid w:val="00036640"/>
    <w:rsid w:val="00036B32"/>
    <w:rsid w:val="000376C4"/>
    <w:rsid w:val="000377A3"/>
    <w:rsid w:val="00037E2E"/>
    <w:rsid w:val="00040186"/>
    <w:rsid w:val="000404F1"/>
    <w:rsid w:val="000405C6"/>
    <w:rsid w:val="00040C77"/>
    <w:rsid w:val="00040D80"/>
    <w:rsid w:val="00040F7E"/>
    <w:rsid w:val="000417B8"/>
    <w:rsid w:val="000417F4"/>
    <w:rsid w:val="00041ADE"/>
    <w:rsid w:val="00042189"/>
    <w:rsid w:val="000430C0"/>
    <w:rsid w:val="00043A0A"/>
    <w:rsid w:val="00043B65"/>
    <w:rsid w:val="00044280"/>
    <w:rsid w:val="0004465C"/>
    <w:rsid w:val="00044752"/>
    <w:rsid w:val="00045198"/>
    <w:rsid w:val="00045964"/>
    <w:rsid w:val="00045AFB"/>
    <w:rsid w:val="0004690B"/>
    <w:rsid w:val="00046CCA"/>
    <w:rsid w:val="00046FCE"/>
    <w:rsid w:val="00047505"/>
    <w:rsid w:val="000478A8"/>
    <w:rsid w:val="00050E54"/>
    <w:rsid w:val="00050FC4"/>
    <w:rsid w:val="0005101A"/>
    <w:rsid w:val="000512EA"/>
    <w:rsid w:val="0005161F"/>
    <w:rsid w:val="00052A54"/>
    <w:rsid w:val="00053999"/>
    <w:rsid w:val="0005439B"/>
    <w:rsid w:val="00054490"/>
    <w:rsid w:val="000546BA"/>
    <w:rsid w:val="00054794"/>
    <w:rsid w:val="00054AFE"/>
    <w:rsid w:val="00054FB3"/>
    <w:rsid w:val="00055536"/>
    <w:rsid w:val="000556EE"/>
    <w:rsid w:val="00055970"/>
    <w:rsid w:val="00055AB7"/>
    <w:rsid w:val="00055AE5"/>
    <w:rsid w:val="00055E68"/>
    <w:rsid w:val="000562EA"/>
    <w:rsid w:val="00056616"/>
    <w:rsid w:val="0005671D"/>
    <w:rsid w:val="00056E22"/>
    <w:rsid w:val="000576D4"/>
    <w:rsid w:val="00057C11"/>
    <w:rsid w:val="00060F40"/>
    <w:rsid w:val="000610DC"/>
    <w:rsid w:val="0006181E"/>
    <w:rsid w:val="000623B8"/>
    <w:rsid w:val="000623D5"/>
    <w:rsid w:val="00062EED"/>
    <w:rsid w:val="000633DA"/>
    <w:rsid w:val="000640F2"/>
    <w:rsid w:val="00064388"/>
    <w:rsid w:val="00064566"/>
    <w:rsid w:val="00064624"/>
    <w:rsid w:val="000646BC"/>
    <w:rsid w:val="000647B1"/>
    <w:rsid w:val="00065351"/>
    <w:rsid w:val="0006584A"/>
    <w:rsid w:val="00065F60"/>
    <w:rsid w:val="000664F9"/>
    <w:rsid w:val="00066B25"/>
    <w:rsid w:val="00066D9D"/>
    <w:rsid w:val="0006703C"/>
    <w:rsid w:val="0006713A"/>
    <w:rsid w:val="00070068"/>
    <w:rsid w:val="00070248"/>
    <w:rsid w:val="00071126"/>
    <w:rsid w:val="0007128F"/>
    <w:rsid w:val="0007166B"/>
    <w:rsid w:val="00071C49"/>
    <w:rsid w:val="000724E1"/>
    <w:rsid w:val="00072687"/>
    <w:rsid w:val="00072E3D"/>
    <w:rsid w:val="00072EED"/>
    <w:rsid w:val="00072F1A"/>
    <w:rsid w:val="00073371"/>
    <w:rsid w:val="00073F87"/>
    <w:rsid w:val="0007470E"/>
    <w:rsid w:val="00074DE6"/>
    <w:rsid w:val="00075013"/>
    <w:rsid w:val="000754A1"/>
    <w:rsid w:val="00076201"/>
    <w:rsid w:val="0007626C"/>
    <w:rsid w:val="000766A8"/>
    <w:rsid w:val="000766D9"/>
    <w:rsid w:val="000766FF"/>
    <w:rsid w:val="00076A39"/>
    <w:rsid w:val="00076A6A"/>
    <w:rsid w:val="00076C7D"/>
    <w:rsid w:val="000770B1"/>
    <w:rsid w:val="000775C1"/>
    <w:rsid w:val="000775C5"/>
    <w:rsid w:val="00077602"/>
    <w:rsid w:val="0007788C"/>
    <w:rsid w:val="00077E55"/>
    <w:rsid w:val="000803F7"/>
    <w:rsid w:val="00080A68"/>
    <w:rsid w:val="00080B5C"/>
    <w:rsid w:val="00080C55"/>
    <w:rsid w:val="00081527"/>
    <w:rsid w:val="00081923"/>
    <w:rsid w:val="00082AAC"/>
    <w:rsid w:val="00083515"/>
    <w:rsid w:val="000837BB"/>
    <w:rsid w:val="00083AFB"/>
    <w:rsid w:val="00083DE7"/>
    <w:rsid w:val="00083DF1"/>
    <w:rsid w:val="00083FC2"/>
    <w:rsid w:val="0008412C"/>
    <w:rsid w:val="000843DB"/>
    <w:rsid w:val="00084498"/>
    <w:rsid w:val="00084D7E"/>
    <w:rsid w:val="00085A8E"/>
    <w:rsid w:val="00085B39"/>
    <w:rsid w:val="00085F82"/>
    <w:rsid w:val="0008693E"/>
    <w:rsid w:val="000869AD"/>
    <w:rsid w:val="00086B63"/>
    <w:rsid w:val="00087252"/>
    <w:rsid w:val="0008765C"/>
    <w:rsid w:val="00087B19"/>
    <w:rsid w:val="00087B57"/>
    <w:rsid w:val="00087F6B"/>
    <w:rsid w:val="000901A4"/>
    <w:rsid w:val="000901F5"/>
    <w:rsid w:val="000910FF"/>
    <w:rsid w:val="00091456"/>
    <w:rsid w:val="000914FE"/>
    <w:rsid w:val="00091DEB"/>
    <w:rsid w:val="0009337E"/>
    <w:rsid w:val="00093446"/>
    <w:rsid w:val="00093F7C"/>
    <w:rsid w:val="00094717"/>
    <w:rsid w:val="00094E50"/>
    <w:rsid w:val="000955CB"/>
    <w:rsid w:val="00095BD4"/>
    <w:rsid w:val="00095ED5"/>
    <w:rsid w:val="00095EFB"/>
    <w:rsid w:val="0009637A"/>
    <w:rsid w:val="00096495"/>
    <w:rsid w:val="000973CC"/>
    <w:rsid w:val="00097A52"/>
    <w:rsid w:val="000A00B1"/>
    <w:rsid w:val="000A0170"/>
    <w:rsid w:val="000A061C"/>
    <w:rsid w:val="000A084F"/>
    <w:rsid w:val="000A0C34"/>
    <w:rsid w:val="000A0F73"/>
    <w:rsid w:val="000A1075"/>
    <w:rsid w:val="000A1A61"/>
    <w:rsid w:val="000A1E23"/>
    <w:rsid w:val="000A2F14"/>
    <w:rsid w:val="000A2F73"/>
    <w:rsid w:val="000A3258"/>
    <w:rsid w:val="000A32A6"/>
    <w:rsid w:val="000A335F"/>
    <w:rsid w:val="000A3784"/>
    <w:rsid w:val="000A3E9D"/>
    <w:rsid w:val="000A3ED9"/>
    <w:rsid w:val="000A413A"/>
    <w:rsid w:val="000A4DE4"/>
    <w:rsid w:val="000A51F2"/>
    <w:rsid w:val="000A579A"/>
    <w:rsid w:val="000A57A8"/>
    <w:rsid w:val="000A5FB9"/>
    <w:rsid w:val="000A62DF"/>
    <w:rsid w:val="000A6993"/>
    <w:rsid w:val="000A7126"/>
    <w:rsid w:val="000A7401"/>
    <w:rsid w:val="000A78E8"/>
    <w:rsid w:val="000A7BE5"/>
    <w:rsid w:val="000A7CF5"/>
    <w:rsid w:val="000B0381"/>
    <w:rsid w:val="000B0559"/>
    <w:rsid w:val="000B0ADB"/>
    <w:rsid w:val="000B0D0F"/>
    <w:rsid w:val="000B1D10"/>
    <w:rsid w:val="000B1D41"/>
    <w:rsid w:val="000B2BEE"/>
    <w:rsid w:val="000B30DE"/>
    <w:rsid w:val="000B35A3"/>
    <w:rsid w:val="000B3C09"/>
    <w:rsid w:val="000B3F80"/>
    <w:rsid w:val="000B4278"/>
    <w:rsid w:val="000B44A5"/>
    <w:rsid w:val="000B4574"/>
    <w:rsid w:val="000B4930"/>
    <w:rsid w:val="000B4F22"/>
    <w:rsid w:val="000B5269"/>
    <w:rsid w:val="000B61E9"/>
    <w:rsid w:val="000B6460"/>
    <w:rsid w:val="000B659D"/>
    <w:rsid w:val="000B7294"/>
    <w:rsid w:val="000B72F9"/>
    <w:rsid w:val="000B7347"/>
    <w:rsid w:val="000C03EB"/>
    <w:rsid w:val="000C0443"/>
    <w:rsid w:val="000C1412"/>
    <w:rsid w:val="000C166A"/>
    <w:rsid w:val="000C2A04"/>
    <w:rsid w:val="000C3320"/>
    <w:rsid w:val="000C3A1E"/>
    <w:rsid w:val="000C3C3F"/>
    <w:rsid w:val="000C3CFE"/>
    <w:rsid w:val="000C3F04"/>
    <w:rsid w:val="000C4AF2"/>
    <w:rsid w:val="000C4BF0"/>
    <w:rsid w:val="000C4F53"/>
    <w:rsid w:val="000C4FCB"/>
    <w:rsid w:val="000C6A5A"/>
    <w:rsid w:val="000C71E9"/>
    <w:rsid w:val="000C76C7"/>
    <w:rsid w:val="000C7A11"/>
    <w:rsid w:val="000C7EE5"/>
    <w:rsid w:val="000D00B3"/>
    <w:rsid w:val="000D0255"/>
    <w:rsid w:val="000D0430"/>
    <w:rsid w:val="000D107B"/>
    <w:rsid w:val="000D1131"/>
    <w:rsid w:val="000D15E5"/>
    <w:rsid w:val="000D16E4"/>
    <w:rsid w:val="000D1886"/>
    <w:rsid w:val="000D1BFF"/>
    <w:rsid w:val="000D255B"/>
    <w:rsid w:val="000D2D70"/>
    <w:rsid w:val="000D307B"/>
    <w:rsid w:val="000D355D"/>
    <w:rsid w:val="000D3734"/>
    <w:rsid w:val="000D389D"/>
    <w:rsid w:val="000D3C7D"/>
    <w:rsid w:val="000D3D2D"/>
    <w:rsid w:val="000D3D94"/>
    <w:rsid w:val="000D3DA9"/>
    <w:rsid w:val="000D3E32"/>
    <w:rsid w:val="000D47C7"/>
    <w:rsid w:val="000D551C"/>
    <w:rsid w:val="000D5D8A"/>
    <w:rsid w:val="000D5E1A"/>
    <w:rsid w:val="000D5F6F"/>
    <w:rsid w:val="000D618B"/>
    <w:rsid w:val="000D687D"/>
    <w:rsid w:val="000D73F4"/>
    <w:rsid w:val="000D7997"/>
    <w:rsid w:val="000D7A27"/>
    <w:rsid w:val="000D7AEA"/>
    <w:rsid w:val="000D7C9D"/>
    <w:rsid w:val="000E003A"/>
    <w:rsid w:val="000E03DE"/>
    <w:rsid w:val="000E07E7"/>
    <w:rsid w:val="000E0AF2"/>
    <w:rsid w:val="000E0EC3"/>
    <w:rsid w:val="000E13C3"/>
    <w:rsid w:val="000E1541"/>
    <w:rsid w:val="000E1542"/>
    <w:rsid w:val="000E1552"/>
    <w:rsid w:val="000E1FFE"/>
    <w:rsid w:val="000E20DD"/>
    <w:rsid w:val="000E22B3"/>
    <w:rsid w:val="000E2708"/>
    <w:rsid w:val="000E2986"/>
    <w:rsid w:val="000E2FDD"/>
    <w:rsid w:val="000E338C"/>
    <w:rsid w:val="000E37EC"/>
    <w:rsid w:val="000E43DA"/>
    <w:rsid w:val="000E57AB"/>
    <w:rsid w:val="000E6975"/>
    <w:rsid w:val="000E7354"/>
    <w:rsid w:val="000E758E"/>
    <w:rsid w:val="000E7CEF"/>
    <w:rsid w:val="000F00F9"/>
    <w:rsid w:val="000F0438"/>
    <w:rsid w:val="000F1031"/>
    <w:rsid w:val="000F113F"/>
    <w:rsid w:val="000F1162"/>
    <w:rsid w:val="000F16B9"/>
    <w:rsid w:val="000F1D3B"/>
    <w:rsid w:val="000F3400"/>
    <w:rsid w:val="000F3B16"/>
    <w:rsid w:val="000F3C13"/>
    <w:rsid w:val="000F3CB2"/>
    <w:rsid w:val="000F45C1"/>
    <w:rsid w:val="000F49BE"/>
    <w:rsid w:val="000F4F25"/>
    <w:rsid w:val="000F50BB"/>
    <w:rsid w:val="000F51DD"/>
    <w:rsid w:val="000F5637"/>
    <w:rsid w:val="000F5961"/>
    <w:rsid w:val="000F5CF7"/>
    <w:rsid w:val="000F66EB"/>
    <w:rsid w:val="000F72AB"/>
    <w:rsid w:val="000F73B0"/>
    <w:rsid w:val="000F7C96"/>
    <w:rsid w:val="00100BE8"/>
    <w:rsid w:val="00100F9A"/>
    <w:rsid w:val="00101AB9"/>
    <w:rsid w:val="001020E5"/>
    <w:rsid w:val="0010233C"/>
    <w:rsid w:val="00102491"/>
    <w:rsid w:val="0010379E"/>
    <w:rsid w:val="00103873"/>
    <w:rsid w:val="00103D12"/>
    <w:rsid w:val="00103E81"/>
    <w:rsid w:val="001050FF"/>
    <w:rsid w:val="001052BC"/>
    <w:rsid w:val="00105E38"/>
    <w:rsid w:val="00106529"/>
    <w:rsid w:val="00106607"/>
    <w:rsid w:val="00106873"/>
    <w:rsid w:val="00106B8E"/>
    <w:rsid w:val="00106CA9"/>
    <w:rsid w:val="00106DF1"/>
    <w:rsid w:val="00107E4A"/>
    <w:rsid w:val="001101A3"/>
    <w:rsid w:val="0011063D"/>
    <w:rsid w:val="00110B22"/>
    <w:rsid w:val="00110B8C"/>
    <w:rsid w:val="001111C1"/>
    <w:rsid w:val="00111AD2"/>
    <w:rsid w:val="00111FB2"/>
    <w:rsid w:val="00112A36"/>
    <w:rsid w:val="00112BF7"/>
    <w:rsid w:val="00112F30"/>
    <w:rsid w:val="0011334C"/>
    <w:rsid w:val="00113F51"/>
    <w:rsid w:val="00115C90"/>
    <w:rsid w:val="00116476"/>
    <w:rsid w:val="001164A3"/>
    <w:rsid w:val="00116A8F"/>
    <w:rsid w:val="00116D68"/>
    <w:rsid w:val="00116EEF"/>
    <w:rsid w:val="001179D3"/>
    <w:rsid w:val="00117DAE"/>
    <w:rsid w:val="00120312"/>
    <w:rsid w:val="0012076A"/>
    <w:rsid w:val="00120D30"/>
    <w:rsid w:val="00121409"/>
    <w:rsid w:val="001216DB"/>
    <w:rsid w:val="00121F22"/>
    <w:rsid w:val="001224FF"/>
    <w:rsid w:val="00122651"/>
    <w:rsid w:val="001228BD"/>
    <w:rsid w:val="00122AD3"/>
    <w:rsid w:val="00122AFF"/>
    <w:rsid w:val="00122CFA"/>
    <w:rsid w:val="00122F66"/>
    <w:rsid w:val="0012340F"/>
    <w:rsid w:val="00123B46"/>
    <w:rsid w:val="00123D15"/>
    <w:rsid w:val="00123F5C"/>
    <w:rsid w:val="0012465A"/>
    <w:rsid w:val="00124ED1"/>
    <w:rsid w:val="0012526D"/>
    <w:rsid w:val="00125B6B"/>
    <w:rsid w:val="00126227"/>
    <w:rsid w:val="0012622E"/>
    <w:rsid w:val="00126410"/>
    <w:rsid w:val="001268D4"/>
    <w:rsid w:val="00126B83"/>
    <w:rsid w:val="0013029B"/>
    <w:rsid w:val="0013042D"/>
    <w:rsid w:val="00130EF0"/>
    <w:rsid w:val="00130F89"/>
    <w:rsid w:val="001319A9"/>
    <w:rsid w:val="00131B4B"/>
    <w:rsid w:val="00131D24"/>
    <w:rsid w:val="00132E67"/>
    <w:rsid w:val="00133281"/>
    <w:rsid w:val="00133793"/>
    <w:rsid w:val="0013382A"/>
    <w:rsid w:val="00133E97"/>
    <w:rsid w:val="001355A4"/>
    <w:rsid w:val="00135F86"/>
    <w:rsid w:val="001363A8"/>
    <w:rsid w:val="00136871"/>
    <w:rsid w:val="00136F16"/>
    <w:rsid w:val="00136FD0"/>
    <w:rsid w:val="00137940"/>
    <w:rsid w:val="001379BE"/>
    <w:rsid w:val="0014128E"/>
    <w:rsid w:val="001417EB"/>
    <w:rsid w:val="00141831"/>
    <w:rsid w:val="00141FF7"/>
    <w:rsid w:val="00142050"/>
    <w:rsid w:val="00142202"/>
    <w:rsid w:val="001425AD"/>
    <w:rsid w:val="001425C5"/>
    <w:rsid w:val="001428F5"/>
    <w:rsid w:val="00142CF0"/>
    <w:rsid w:val="0014380B"/>
    <w:rsid w:val="001439FE"/>
    <w:rsid w:val="00143F2E"/>
    <w:rsid w:val="00145046"/>
    <w:rsid w:val="00145FB4"/>
    <w:rsid w:val="00146F09"/>
    <w:rsid w:val="0014749C"/>
    <w:rsid w:val="00147EE1"/>
    <w:rsid w:val="00150348"/>
    <w:rsid w:val="00150AC2"/>
    <w:rsid w:val="00150AEA"/>
    <w:rsid w:val="00152012"/>
    <w:rsid w:val="00152ADA"/>
    <w:rsid w:val="001531DC"/>
    <w:rsid w:val="001534B4"/>
    <w:rsid w:val="00153749"/>
    <w:rsid w:val="001538EC"/>
    <w:rsid w:val="0015394F"/>
    <w:rsid w:val="00153C1C"/>
    <w:rsid w:val="00153D25"/>
    <w:rsid w:val="00154002"/>
    <w:rsid w:val="00154153"/>
    <w:rsid w:val="00154290"/>
    <w:rsid w:val="00154677"/>
    <w:rsid w:val="00154D73"/>
    <w:rsid w:val="00155C78"/>
    <w:rsid w:val="00156584"/>
    <w:rsid w:val="00156B77"/>
    <w:rsid w:val="00156D52"/>
    <w:rsid w:val="00156E53"/>
    <w:rsid w:val="00157071"/>
    <w:rsid w:val="00157B3C"/>
    <w:rsid w:val="00157EDF"/>
    <w:rsid w:val="00157F1D"/>
    <w:rsid w:val="001601C9"/>
    <w:rsid w:val="00161183"/>
    <w:rsid w:val="00161D32"/>
    <w:rsid w:val="0016268A"/>
    <w:rsid w:val="00162B29"/>
    <w:rsid w:val="00162F0F"/>
    <w:rsid w:val="00163CAD"/>
    <w:rsid w:val="001641A8"/>
    <w:rsid w:val="0016470E"/>
    <w:rsid w:val="00164896"/>
    <w:rsid w:val="001649F6"/>
    <w:rsid w:val="001651F7"/>
    <w:rsid w:val="001653D9"/>
    <w:rsid w:val="00165660"/>
    <w:rsid w:val="00165F5C"/>
    <w:rsid w:val="0016605F"/>
    <w:rsid w:val="001669D9"/>
    <w:rsid w:val="00166A87"/>
    <w:rsid w:val="00166B43"/>
    <w:rsid w:val="00166DFE"/>
    <w:rsid w:val="00166E1A"/>
    <w:rsid w:val="00166E5F"/>
    <w:rsid w:val="001670F7"/>
    <w:rsid w:val="00167CEE"/>
    <w:rsid w:val="001700B0"/>
    <w:rsid w:val="0017052A"/>
    <w:rsid w:val="00170585"/>
    <w:rsid w:val="00170A63"/>
    <w:rsid w:val="00171444"/>
    <w:rsid w:val="0017180C"/>
    <w:rsid w:val="00171DB6"/>
    <w:rsid w:val="00173779"/>
    <w:rsid w:val="00173819"/>
    <w:rsid w:val="001738C6"/>
    <w:rsid w:val="00173EE2"/>
    <w:rsid w:val="001740EA"/>
    <w:rsid w:val="00174765"/>
    <w:rsid w:val="00174C1F"/>
    <w:rsid w:val="00175970"/>
    <w:rsid w:val="00175C59"/>
    <w:rsid w:val="00175EA4"/>
    <w:rsid w:val="00175FE0"/>
    <w:rsid w:val="0017672F"/>
    <w:rsid w:val="00176A03"/>
    <w:rsid w:val="00177485"/>
    <w:rsid w:val="00177585"/>
    <w:rsid w:val="00180377"/>
    <w:rsid w:val="00180A7F"/>
    <w:rsid w:val="00180D9E"/>
    <w:rsid w:val="00180E51"/>
    <w:rsid w:val="001815AA"/>
    <w:rsid w:val="00181A7C"/>
    <w:rsid w:val="00181CB2"/>
    <w:rsid w:val="00181E4A"/>
    <w:rsid w:val="00182302"/>
    <w:rsid w:val="00182BF4"/>
    <w:rsid w:val="00182FB6"/>
    <w:rsid w:val="0018369C"/>
    <w:rsid w:val="001836C9"/>
    <w:rsid w:val="00183F09"/>
    <w:rsid w:val="00184107"/>
    <w:rsid w:val="001843E5"/>
    <w:rsid w:val="001847F2"/>
    <w:rsid w:val="00185785"/>
    <w:rsid w:val="0018603B"/>
    <w:rsid w:val="00186B1B"/>
    <w:rsid w:val="00187B77"/>
    <w:rsid w:val="00190112"/>
    <w:rsid w:val="001905DB"/>
    <w:rsid w:val="001913C9"/>
    <w:rsid w:val="0019156E"/>
    <w:rsid w:val="001915F7"/>
    <w:rsid w:val="001918E1"/>
    <w:rsid w:val="00191920"/>
    <w:rsid w:val="00192B61"/>
    <w:rsid w:val="00193362"/>
    <w:rsid w:val="001936FB"/>
    <w:rsid w:val="00193AC3"/>
    <w:rsid w:val="00193EC3"/>
    <w:rsid w:val="0019411A"/>
    <w:rsid w:val="0019453F"/>
    <w:rsid w:val="00194986"/>
    <w:rsid w:val="00194B91"/>
    <w:rsid w:val="00194C36"/>
    <w:rsid w:val="0019552D"/>
    <w:rsid w:val="00195A8B"/>
    <w:rsid w:val="00195B05"/>
    <w:rsid w:val="00195EFB"/>
    <w:rsid w:val="00195F58"/>
    <w:rsid w:val="001961E3"/>
    <w:rsid w:val="00196689"/>
    <w:rsid w:val="001966B5"/>
    <w:rsid w:val="00197461"/>
    <w:rsid w:val="001A0B54"/>
    <w:rsid w:val="001A0DCA"/>
    <w:rsid w:val="001A0DDA"/>
    <w:rsid w:val="001A16C7"/>
    <w:rsid w:val="001A1C56"/>
    <w:rsid w:val="001A2050"/>
    <w:rsid w:val="001A2AF9"/>
    <w:rsid w:val="001A3090"/>
    <w:rsid w:val="001A33C1"/>
    <w:rsid w:val="001A3682"/>
    <w:rsid w:val="001A3C04"/>
    <w:rsid w:val="001A41E5"/>
    <w:rsid w:val="001A4374"/>
    <w:rsid w:val="001A43A9"/>
    <w:rsid w:val="001A45EC"/>
    <w:rsid w:val="001A4A5A"/>
    <w:rsid w:val="001A4BB0"/>
    <w:rsid w:val="001A5A4B"/>
    <w:rsid w:val="001A5F0D"/>
    <w:rsid w:val="001A65F8"/>
    <w:rsid w:val="001A6892"/>
    <w:rsid w:val="001B0C81"/>
    <w:rsid w:val="001B0DF5"/>
    <w:rsid w:val="001B126F"/>
    <w:rsid w:val="001B1AE4"/>
    <w:rsid w:val="001B1E59"/>
    <w:rsid w:val="001B2004"/>
    <w:rsid w:val="001B227B"/>
    <w:rsid w:val="001B2BFD"/>
    <w:rsid w:val="001B3219"/>
    <w:rsid w:val="001B35B2"/>
    <w:rsid w:val="001B361E"/>
    <w:rsid w:val="001B369F"/>
    <w:rsid w:val="001B4323"/>
    <w:rsid w:val="001B48C3"/>
    <w:rsid w:val="001B5238"/>
    <w:rsid w:val="001B593F"/>
    <w:rsid w:val="001B5DA3"/>
    <w:rsid w:val="001B64D5"/>
    <w:rsid w:val="001B6542"/>
    <w:rsid w:val="001B691E"/>
    <w:rsid w:val="001B6A26"/>
    <w:rsid w:val="001B73C9"/>
    <w:rsid w:val="001B7409"/>
    <w:rsid w:val="001B74A5"/>
    <w:rsid w:val="001B7666"/>
    <w:rsid w:val="001B79AD"/>
    <w:rsid w:val="001B7AA3"/>
    <w:rsid w:val="001C006C"/>
    <w:rsid w:val="001C0A9E"/>
    <w:rsid w:val="001C0EEF"/>
    <w:rsid w:val="001C14B2"/>
    <w:rsid w:val="001C1FF1"/>
    <w:rsid w:val="001C23BF"/>
    <w:rsid w:val="001C2A83"/>
    <w:rsid w:val="001C2FA1"/>
    <w:rsid w:val="001C31ED"/>
    <w:rsid w:val="001C38B9"/>
    <w:rsid w:val="001C3A26"/>
    <w:rsid w:val="001C3DA1"/>
    <w:rsid w:val="001C41DB"/>
    <w:rsid w:val="001C43F2"/>
    <w:rsid w:val="001C4B6F"/>
    <w:rsid w:val="001C4C2F"/>
    <w:rsid w:val="001C5A9F"/>
    <w:rsid w:val="001C5B19"/>
    <w:rsid w:val="001C5B44"/>
    <w:rsid w:val="001C6B8F"/>
    <w:rsid w:val="001C7235"/>
    <w:rsid w:val="001C75F1"/>
    <w:rsid w:val="001C7697"/>
    <w:rsid w:val="001C7BBC"/>
    <w:rsid w:val="001C7E6A"/>
    <w:rsid w:val="001C7F09"/>
    <w:rsid w:val="001C7FFA"/>
    <w:rsid w:val="001D0831"/>
    <w:rsid w:val="001D0843"/>
    <w:rsid w:val="001D0A57"/>
    <w:rsid w:val="001D0FFB"/>
    <w:rsid w:val="001D1105"/>
    <w:rsid w:val="001D16D8"/>
    <w:rsid w:val="001D1778"/>
    <w:rsid w:val="001D1C91"/>
    <w:rsid w:val="001D1F68"/>
    <w:rsid w:val="001D23E6"/>
    <w:rsid w:val="001D271F"/>
    <w:rsid w:val="001D2C9E"/>
    <w:rsid w:val="001D2E4B"/>
    <w:rsid w:val="001D37DA"/>
    <w:rsid w:val="001D3B54"/>
    <w:rsid w:val="001D408D"/>
    <w:rsid w:val="001D4398"/>
    <w:rsid w:val="001D43E7"/>
    <w:rsid w:val="001D52B6"/>
    <w:rsid w:val="001D7256"/>
    <w:rsid w:val="001D7478"/>
    <w:rsid w:val="001E03C6"/>
    <w:rsid w:val="001E06A5"/>
    <w:rsid w:val="001E0776"/>
    <w:rsid w:val="001E0BC6"/>
    <w:rsid w:val="001E0CC8"/>
    <w:rsid w:val="001E129B"/>
    <w:rsid w:val="001E17D9"/>
    <w:rsid w:val="001E19D5"/>
    <w:rsid w:val="001E1C8F"/>
    <w:rsid w:val="001E1CD2"/>
    <w:rsid w:val="001E1CF4"/>
    <w:rsid w:val="001E2301"/>
    <w:rsid w:val="001E2530"/>
    <w:rsid w:val="001E25DA"/>
    <w:rsid w:val="001E26EE"/>
    <w:rsid w:val="001E2C32"/>
    <w:rsid w:val="001E40A1"/>
    <w:rsid w:val="001E4A28"/>
    <w:rsid w:val="001E5EB6"/>
    <w:rsid w:val="001E62B7"/>
    <w:rsid w:val="001E62DC"/>
    <w:rsid w:val="001E68D9"/>
    <w:rsid w:val="001E6A82"/>
    <w:rsid w:val="001E7F2A"/>
    <w:rsid w:val="001F00D1"/>
    <w:rsid w:val="001F07DC"/>
    <w:rsid w:val="001F0AFF"/>
    <w:rsid w:val="001F0C88"/>
    <w:rsid w:val="001F0E89"/>
    <w:rsid w:val="001F133C"/>
    <w:rsid w:val="001F170B"/>
    <w:rsid w:val="001F1E2B"/>
    <w:rsid w:val="001F24BE"/>
    <w:rsid w:val="001F2BF2"/>
    <w:rsid w:val="001F34C2"/>
    <w:rsid w:val="001F3EEE"/>
    <w:rsid w:val="001F40BD"/>
    <w:rsid w:val="001F48A7"/>
    <w:rsid w:val="001F56E3"/>
    <w:rsid w:val="001F56F2"/>
    <w:rsid w:val="001F5A0E"/>
    <w:rsid w:val="001F5A73"/>
    <w:rsid w:val="001F5AD2"/>
    <w:rsid w:val="001F6A67"/>
    <w:rsid w:val="001F7061"/>
    <w:rsid w:val="001F74A3"/>
    <w:rsid w:val="0020036B"/>
    <w:rsid w:val="00200A53"/>
    <w:rsid w:val="00200AC5"/>
    <w:rsid w:val="002010BE"/>
    <w:rsid w:val="002011D6"/>
    <w:rsid w:val="00201844"/>
    <w:rsid w:val="00201BC4"/>
    <w:rsid w:val="00201D8F"/>
    <w:rsid w:val="00201E5B"/>
    <w:rsid w:val="00202093"/>
    <w:rsid w:val="0020263B"/>
    <w:rsid w:val="0020285D"/>
    <w:rsid w:val="00202A13"/>
    <w:rsid w:val="00202A7D"/>
    <w:rsid w:val="00202AE6"/>
    <w:rsid w:val="00202B94"/>
    <w:rsid w:val="00203915"/>
    <w:rsid w:val="00203B7E"/>
    <w:rsid w:val="00204009"/>
    <w:rsid w:val="002042DD"/>
    <w:rsid w:val="00204AD9"/>
    <w:rsid w:val="00205917"/>
    <w:rsid w:val="00205F94"/>
    <w:rsid w:val="00206276"/>
    <w:rsid w:val="002064A2"/>
    <w:rsid w:val="00206A03"/>
    <w:rsid w:val="00206A41"/>
    <w:rsid w:val="00206FC7"/>
    <w:rsid w:val="00207363"/>
    <w:rsid w:val="00207521"/>
    <w:rsid w:val="002076A6"/>
    <w:rsid w:val="00207DA0"/>
    <w:rsid w:val="00207E58"/>
    <w:rsid w:val="002104E7"/>
    <w:rsid w:val="002107DF"/>
    <w:rsid w:val="00211087"/>
    <w:rsid w:val="002112D0"/>
    <w:rsid w:val="00211DC9"/>
    <w:rsid w:val="0021214C"/>
    <w:rsid w:val="00212EDE"/>
    <w:rsid w:val="002130A3"/>
    <w:rsid w:val="00213661"/>
    <w:rsid w:val="00213E0C"/>
    <w:rsid w:val="00214435"/>
    <w:rsid w:val="002146CF"/>
    <w:rsid w:val="00214F59"/>
    <w:rsid w:val="00215673"/>
    <w:rsid w:val="002156BB"/>
    <w:rsid w:val="002159DF"/>
    <w:rsid w:val="00215C9A"/>
    <w:rsid w:val="002160AA"/>
    <w:rsid w:val="002160E4"/>
    <w:rsid w:val="00216302"/>
    <w:rsid w:val="0021657A"/>
    <w:rsid w:val="0021780C"/>
    <w:rsid w:val="00217BB3"/>
    <w:rsid w:val="00217BD4"/>
    <w:rsid w:val="002204B6"/>
    <w:rsid w:val="00220D92"/>
    <w:rsid w:val="00220EDA"/>
    <w:rsid w:val="00220FC8"/>
    <w:rsid w:val="002215A0"/>
    <w:rsid w:val="002217D1"/>
    <w:rsid w:val="002218D0"/>
    <w:rsid w:val="002223B3"/>
    <w:rsid w:val="002224FF"/>
    <w:rsid w:val="00222DB9"/>
    <w:rsid w:val="002232BE"/>
    <w:rsid w:val="0022347D"/>
    <w:rsid w:val="002258ED"/>
    <w:rsid w:val="00225A7D"/>
    <w:rsid w:val="00225AB8"/>
    <w:rsid w:val="00226A09"/>
    <w:rsid w:val="00226C61"/>
    <w:rsid w:val="002276DF"/>
    <w:rsid w:val="00227EF6"/>
    <w:rsid w:val="00230223"/>
    <w:rsid w:val="00230E19"/>
    <w:rsid w:val="00231AB1"/>
    <w:rsid w:val="00231B6C"/>
    <w:rsid w:val="00231D2A"/>
    <w:rsid w:val="00231F58"/>
    <w:rsid w:val="0023229D"/>
    <w:rsid w:val="002323B8"/>
    <w:rsid w:val="00232430"/>
    <w:rsid w:val="00232665"/>
    <w:rsid w:val="00232AA1"/>
    <w:rsid w:val="00232B57"/>
    <w:rsid w:val="002333F6"/>
    <w:rsid w:val="00233869"/>
    <w:rsid w:val="00233FD3"/>
    <w:rsid w:val="002340B2"/>
    <w:rsid w:val="0023466B"/>
    <w:rsid w:val="002347FE"/>
    <w:rsid w:val="00234A1F"/>
    <w:rsid w:val="002351C1"/>
    <w:rsid w:val="0023533A"/>
    <w:rsid w:val="00235BBD"/>
    <w:rsid w:val="00235EDB"/>
    <w:rsid w:val="0023639D"/>
    <w:rsid w:val="00236D2A"/>
    <w:rsid w:val="00237811"/>
    <w:rsid w:val="002379B9"/>
    <w:rsid w:val="00237AC3"/>
    <w:rsid w:val="00237C0E"/>
    <w:rsid w:val="00240125"/>
    <w:rsid w:val="00240885"/>
    <w:rsid w:val="00240F28"/>
    <w:rsid w:val="0024118F"/>
    <w:rsid w:val="00241394"/>
    <w:rsid w:val="00241627"/>
    <w:rsid w:val="00241D4C"/>
    <w:rsid w:val="00241E33"/>
    <w:rsid w:val="00241FB8"/>
    <w:rsid w:val="00242E50"/>
    <w:rsid w:val="002430AD"/>
    <w:rsid w:val="00243139"/>
    <w:rsid w:val="00243E36"/>
    <w:rsid w:val="0024433E"/>
    <w:rsid w:val="002450E2"/>
    <w:rsid w:val="002454DF"/>
    <w:rsid w:val="002458F3"/>
    <w:rsid w:val="00246341"/>
    <w:rsid w:val="00246822"/>
    <w:rsid w:val="0025062D"/>
    <w:rsid w:val="0025074C"/>
    <w:rsid w:val="00250E4A"/>
    <w:rsid w:val="00251135"/>
    <w:rsid w:val="00251871"/>
    <w:rsid w:val="00251A87"/>
    <w:rsid w:val="00252120"/>
    <w:rsid w:val="00253131"/>
    <w:rsid w:val="002538EA"/>
    <w:rsid w:val="00253D0C"/>
    <w:rsid w:val="00253DF5"/>
    <w:rsid w:val="0025423E"/>
    <w:rsid w:val="00254686"/>
    <w:rsid w:val="00254A8B"/>
    <w:rsid w:val="0025568E"/>
    <w:rsid w:val="0025584E"/>
    <w:rsid w:val="002566D1"/>
    <w:rsid w:val="0025679C"/>
    <w:rsid w:val="002569C5"/>
    <w:rsid w:val="002578DF"/>
    <w:rsid w:val="00257B06"/>
    <w:rsid w:val="00257CF0"/>
    <w:rsid w:val="00257F85"/>
    <w:rsid w:val="0026004F"/>
    <w:rsid w:val="002605CB"/>
    <w:rsid w:val="00260BB4"/>
    <w:rsid w:val="00262443"/>
    <w:rsid w:val="002625B0"/>
    <w:rsid w:val="0026264F"/>
    <w:rsid w:val="00262BBA"/>
    <w:rsid w:val="00262C8E"/>
    <w:rsid w:val="00262CC4"/>
    <w:rsid w:val="00262CEA"/>
    <w:rsid w:val="00263065"/>
    <w:rsid w:val="002630F1"/>
    <w:rsid w:val="00263533"/>
    <w:rsid w:val="002636AE"/>
    <w:rsid w:val="002639C2"/>
    <w:rsid w:val="002649C5"/>
    <w:rsid w:val="00264C16"/>
    <w:rsid w:val="00265385"/>
    <w:rsid w:val="002656B5"/>
    <w:rsid w:val="00265DB3"/>
    <w:rsid w:val="00266A18"/>
    <w:rsid w:val="00266A71"/>
    <w:rsid w:val="0027172F"/>
    <w:rsid w:val="00271788"/>
    <w:rsid w:val="00271DD0"/>
    <w:rsid w:val="00271F7F"/>
    <w:rsid w:val="002729C4"/>
    <w:rsid w:val="00272E1C"/>
    <w:rsid w:val="00273236"/>
    <w:rsid w:val="00273E8B"/>
    <w:rsid w:val="0027416F"/>
    <w:rsid w:val="002742A8"/>
    <w:rsid w:val="00274578"/>
    <w:rsid w:val="00274A86"/>
    <w:rsid w:val="00274DB5"/>
    <w:rsid w:val="00275103"/>
    <w:rsid w:val="0027597F"/>
    <w:rsid w:val="0027638D"/>
    <w:rsid w:val="0027687A"/>
    <w:rsid w:val="00276BA9"/>
    <w:rsid w:val="002774F0"/>
    <w:rsid w:val="0027769A"/>
    <w:rsid w:val="00277F13"/>
    <w:rsid w:val="002801FE"/>
    <w:rsid w:val="00280715"/>
    <w:rsid w:val="00280773"/>
    <w:rsid w:val="00280A71"/>
    <w:rsid w:val="00280B0F"/>
    <w:rsid w:val="00280E1E"/>
    <w:rsid w:val="00281952"/>
    <w:rsid w:val="0028198C"/>
    <w:rsid w:val="00281AE4"/>
    <w:rsid w:val="00281DBE"/>
    <w:rsid w:val="00281E7D"/>
    <w:rsid w:val="00282046"/>
    <w:rsid w:val="002822DA"/>
    <w:rsid w:val="00282515"/>
    <w:rsid w:val="002829AD"/>
    <w:rsid w:val="002829DB"/>
    <w:rsid w:val="00283ABC"/>
    <w:rsid w:val="00283AD1"/>
    <w:rsid w:val="00283CD1"/>
    <w:rsid w:val="0028411E"/>
    <w:rsid w:val="0028422B"/>
    <w:rsid w:val="002843B6"/>
    <w:rsid w:val="00284860"/>
    <w:rsid w:val="00285C50"/>
    <w:rsid w:val="00286A0B"/>
    <w:rsid w:val="00286CE0"/>
    <w:rsid w:val="002872E0"/>
    <w:rsid w:val="00287954"/>
    <w:rsid w:val="00287B8D"/>
    <w:rsid w:val="00287C78"/>
    <w:rsid w:val="00290388"/>
    <w:rsid w:val="00291438"/>
    <w:rsid w:val="00291CC5"/>
    <w:rsid w:val="00292D78"/>
    <w:rsid w:val="00293630"/>
    <w:rsid w:val="00293738"/>
    <w:rsid w:val="0029447F"/>
    <w:rsid w:val="002952DD"/>
    <w:rsid w:val="0029547B"/>
    <w:rsid w:val="00295814"/>
    <w:rsid w:val="00295870"/>
    <w:rsid w:val="002958D4"/>
    <w:rsid w:val="0029599F"/>
    <w:rsid w:val="00295A76"/>
    <w:rsid w:val="00295CE6"/>
    <w:rsid w:val="00295E31"/>
    <w:rsid w:val="00296105"/>
    <w:rsid w:val="002962FC"/>
    <w:rsid w:val="0029657B"/>
    <w:rsid w:val="002965FC"/>
    <w:rsid w:val="00296FB4"/>
    <w:rsid w:val="002970A6"/>
    <w:rsid w:val="002970B8"/>
    <w:rsid w:val="00297373"/>
    <w:rsid w:val="00297E59"/>
    <w:rsid w:val="002A047D"/>
    <w:rsid w:val="002A0BEF"/>
    <w:rsid w:val="002A186D"/>
    <w:rsid w:val="002A1D91"/>
    <w:rsid w:val="002A31D5"/>
    <w:rsid w:val="002A489F"/>
    <w:rsid w:val="002A4A0A"/>
    <w:rsid w:val="002A4B9D"/>
    <w:rsid w:val="002A5316"/>
    <w:rsid w:val="002A5709"/>
    <w:rsid w:val="002A57A6"/>
    <w:rsid w:val="002A5EBD"/>
    <w:rsid w:val="002A6618"/>
    <w:rsid w:val="002A7525"/>
    <w:rsid w:val="002A7893"/>
    <w:rsid w:val="002A7DB0"/>
    <w:rsid w:val="002A7F78"/>
    <w:rsid w:val="002B07B4"/>
    <w:rsid w:val="002B0CA4"/>
    <w:rsid w:val="002B113F"/>
    <w:rsid w:val="002B1717"/>
    <w:rsid w:val="002B1B63"/>
    <w:rsid w:val="002B1F0B"/>
    <w:rsid w:val="002B1F80"/>
    <w:rsid w:val="002B2486"/>
    <w:rsid w:val="002B32C2"/>
    <w:rsid w:val="002B3D48"/>
    <w:rsid w:val="002B3E6E"/>
    <w:rsid w:val="002B430B"/>
    <w:rsid w:val="002B4500"/>
    <w:rsid w:val="002B46AB"/>
    <w:rsid w:val="002B46B6"/>
    <w:rsid w:val="002B542A"/>
    <w:rsid w:val="002B5498"/>
    <w:rsid w:val="002B5C48"/>
    <w:rsid w:val="002B5C5F"/>
    <w:rsid w:val="002B5E62"/>
    <w:rsid w:val="002B62E2"/>
    <w:rsid w:val="002B63C9"/>
    <w:rsid w:val="002B65C9"/>
    <w:rsid w:val="002B66A0"/>
    <w:rsid w:val="002B7F76"/>
    <w:rsid w:val="002C04EB"/>
    <w:rsid w:val="002C1141"/>
    <w:rsid w:val="002C17D9"/>
    <w:rsid w:val="002C2576"/>
    <w:rsid w:val="002C3123"/>
    <w:rsid w:val="002C3EE0"/>
    <w:rsid w:val="002C47CA"/>
    <w:rsid w:val="002C4CBB"/>
    <w:rsid w:val="002C4DBF"/>
    <w:rsid w:val="002C50F0"/>
    <w:rsid w:val="002C54EF"/>
    <w:rsid w:val="002C55A1"/>
    <w:rsid w:val="002C5703"/>
    <w:rsid w:val="002C5A4C"/>
    <w:rsid w:val="002C5CD8"/>
    <w:rsid w:val="002C5DBC"/>
    <w:rsid w:val="002C6030"/>
    <w:rsid w:val="002C669B"/>
    <w:rsid w:val="002C66C7"/>
    <w:rsid w:val="002C6756"/>
    <w:rsid w:val="002C6C2C"/>
    <w:rsid w:val="002C6C51"/>
    <w:rsid w:val="002C764E"/>
    <w:rsid w:val="002D03A0"/>
    <w:rsid w:val="002D08AC"/>
    <w:rsid w:val="002D0F2F"/>
    <w:rsid w:val="002D1731"/>
    <w:rsid w:val="002D1B92"/>
    <w:rsid w:val="002D2094"/>
    <w:rsid w:val="002D2359"/>
    <w:rsid w:val="002D2FBD"/>
    <w:rsid w:val="002D31A7"/>
    <w:rsid w:val="002D3228"/>
    <w:rsid w:val="002D32D6"/>
    <w:rsid w:val="002D32E8"/>
    <w:rsid w:val="002D4999"/>
    <w:rsid w:val="002D4B9E"/>
    <w:rsid w:val="002D51F9"/>
    <w:rsid w:val="002D6ACC"/>
    <w:rsid w:val="002D74C9"/>
    <w:rsid w:val="002D783C"/>
    <w:rsid w:val="002D7E6D"/>
    <w:rsid w:val="002E03E6"/>
    <w:rsid w:val="002E0823"/>
    <w:rsid w:val="002E1123"/>
    <w:rsid w:val="002E13E1"/>
    <w:rsid w:val="002E15D7"/>
    <w:rsid w:val="002E160C"/>
    <w:rsid w:val="002E1724"/>
    <w:rsid w:val="002E193E"/>
    <w:rsid w:val="002E228F"/>
    <w:rsid w:val="002E26B6"/>
    <w:rsid w:val="002E276F"/>
    <w:rsid w:val="002E2BB3"/>
    <w:rsid w:val="002E3513"/>
    <w:rsid w:val="002E5359"/>
    <w:rsid w:val="002E6091"/>
    <w:rsid w:val="002E667F"/>
    <w:rsid w:val="002E6BAA"/>
    <w:rsid w:val="002E6C78"/>
    <w:rsid w:val="002E6CBC"/>
    <w:rsid w:val="002E710F"/>
    <w:rsid w:val="002E74D4"/>
    <w:rsid w:val="002E7559"/>
    <w:rsid w:val="002E7C8E"/>
    <w:rsid w:val="002E7E5D"/>
    <w:rsid w:val="002F0113"/>
    <w:rsid w:val="002F047E"/>
    <w:rsid w:val="002F084C"/>
    <w:rsid w:val="002F0885"/>
    <w:rsid w:val="002F0A77"/>
    <w:rsid w:val="002F1318"/>
    <w:rsid w:val="002F141E"/>
    <w:rsid w:val="002F17DF"/>
    <w:rsid w:val="002F1801"/>
    <w:rsid w:val="002F1ADC"/>
    <w:rsid w:val="002F1E47"/>
    <w:rsid w:val="002F2A2D"/>
    <w:rsid w:val="002F32D2"/>
    <w:rsid w:val="002F3603"/>
    <w:rsid w:val="002F3812"/>
    <w:rsid w:val="002F3927"/>
    <w:rsid w:val="002F4F60"/>
    <w:rsid w:val="002F56CF"/>
    <w:rsid w:val="002F58B5"/>
    <w:rsid w:val="002F58EF"/>
    <w:rsid w:val="002F5962"/>
    <w:rsid w:val="002F5A34"/>
    <w:rsid w:val="002F5C55"/>
    <w:rsid w:val="002F67D2"/>
    <w:rsid w:val="002F6A1C"/>
    <w:rsid w:val="002F7519"/>
    <w:rsid w:val="002F75A3"/>
    <w:rsid w:val="0030074D"/>
    <w:rsid w:val="003007AA"/>
    <w:rsid w:val="00300ED0"/>
    <w:rsid w:val="0030100F"/>
    <w:rsid w:val="003017B9"/>
    <w:rsid w:val="00301C85"/>
    <w:rsid w:val="00302883"/>
    <w:rsid w:val="00302C87"/>
    <w:rsid w:val="00302F5A"/>
    <w:rsid w:val="00303030"/>
    <w:rsid w:val="00303AD1"/>
    <w:rsid w:val="0030467D"/>
    <w:rsid w:val="00304ABD"/>
    <w:rsid w:val="00304CA6"/>
    <w:rsid w:val="00305662"/>
    <w:rsid w:val="003061B3"/>
    <w:rsid w:val="0030775A"/>
    <w:rsid w:val="00307F48"/>
    <w:rsid w:val="00310395"/>
    <w:rsid w:val="003105A5"/>
    <w:rsid w:val="00311388"/>
    <w:rsid w:val="003116B9"/>
    <w:rsid w:val="00311B99"/>
    <w:rsid w:val="00311E27"/>
    <w:rsid w:val="003123A8"/>
    <w:rsid w:val="0031243C"/>
    <w:rsid w:val="00312F2F"/>
    <w:rsid w:val="00313357"/>
    <w:rsid w:val="00315044"/>
    <w:rsid w:val="00315615"/>
    <w:rsid w:val="0031568F"/>
    <w:rsid w:val="003161EA"/>
    <w:rsid w:val="0031645C"/>
    <w:rsid w:val="003165C2"/>
    <w:rsid w:val="00316654"/>
    <w:rsid w:val="00316943"/>
    <w:rsid w:val="00316C3D"/>
    <w:rsid w:val="003170AD"/>
    <w:rsid w:val="0031744A"/>
    <w:rsid w:val="0032032F"/>
    <w:rsid w:val="003205FD"/>
    <w:rsid w:val="00320619"/>
    <w:rsid w:val="0032068F"/>
    <w:rsid w:val="00320F59"/>
    <w:rsid w:val="003210C1"/>
    <w:rsid w:val="0032137E"/>
    <w:rsid w:val="0032166E"/>
    <w:rsid w:val="00321970"/>
    <w:rsid w:val="0032252A"/>
    <w:rsid w:val="003227E7"/>
    <w:rsid w:val="00323F86"/>
    <w:rsid w:val="003240B5"/>
    <w:rsid w:val="00324159"/>
    <w:rsid w:val="00324ED3"/>
    <w:rsid w:val="00325169"/>
    <w:rsid w:val="003258CF"/>
    <w:rsid w:val="003262C8"/>
    <w:rsid w:val="00326A1E"/>
    <w:rsid w:val="00326B99"/>
    <w:rsid w:val="00327A1B"/>
    <w:rsid w:val="00327E40"/>
    <w:rsid w:val="00330517"/>
    <w:rsid w:val="003306C1"/>
    <w:rsid w:val="00330969"/>
    <w:rsid w:val="00330FB0"/>
    <w:rsid w:val="003310A2"/>
    <w:rsid w:val="0033174B"/>
    <w:rsid w:val="00331C4D"/>
    <w:rsid w:val="0033242B"/>
    <w:rsid w:val="0033282E"/>
    <w:rsid w:val="00332EE3"/>
    <w:rsid w:val="00332F54"/>
    <w:rsid w:val="00333CC7"/>
    <w:rsid w:val="00334E54"/>
    <w:rsid w:val="003360F8"/>
    <w:rsid w:val="003364A9"/>
    <w:rsid w:val="00336538"/>
    <w:rsid w:val="00336C1D"/>
    <w:rsid w:val="00336D98"/>
    <w:rsid w:val="00336E25"/>
    <w:rsid w:val="00337339"/>
    <w:rsid w:val="003377B4"/>
    <w:rsid w:val="00340692"/>
    <w:rsid w:val="00340EE8"/>
    <w:rsid w:val="00340FD7"/>
    <w:rsid w:val="00341440"/>
    <w:rsid w:val="00341738"/>
    <w:rsid w:val="00341B7F"/>
    <w:rsid w:val="00341C5E"/>
    <w:rsid w:val="00341F2F"/>
    <w:rsid w:val="00341F92"/>
    <w:rsid w:val="003428F7"/>
    <w:rsid w:val="00342926"/>
    <w:rsid w:val="00343228"/>
    <w:rsid w:val="003433E9"/>
    <w:rsid w:val="0034367F"/>
    <w:rsid w:val="00343737"/>
    <w:rsid w:val="00344273"/>
    <w:rsid w:val="003442CD"/>
    <w:rsid w:val="003445E3"/>
    <w:rsid w:val="00344663"/>
    <w:rsid w:val="00344A5D"/>
    <w:rsid w:val="0034513B"/>
    <w:rsid w:val="003460B1"/>
    <w:rsid w:val="0034618F"/>
    <w:rsid w:val="003464A7"/>
    <w:rsid w:val="003465ED"/>
    <w:rsid w:val="003467FB"/>
    <w:rsid w:val="00346B68"/>
    <w:rsid w:val="00346D43"/>
    <w:rsid w:val="00347809"/>
    <w:rsid w:val="003510A6"/>
    <w:rsid w:val="00352042"/>
    <w:rsid w:val="0035230B"/>
    <w:rsid w:val="003525E6"/>
    <w:rsid w:val="00352730"/>
    <w:rsid w:val="0035277C"/>
    <w:rsid w:val="003529B2"/>
    <w:rsid w:val="0035524B"/>
    <w:rsid w:val="00355F99"/>
    <w:rsid w:val="00356046"/>
    <w:rsid w:val="00356408"/>
    <w:rsid w:val="0035646F"/>
    <w:rsid w:val="003571BB"/>
    <w:rsid w:val="003576B5"/>
    <w:rsid w:val="00357854"/>
    <w:rsid w:val="003604B4"/>
    <w:rsid w:val="00360E7F"/>
    <w:rsid w:val="00360E99"/>
    <w:rsid w:val="003615E7"/>
    <w:rsid w:val="00361667"/>
    <w:rsid w:val="003618F8"/>
    <w:rsid w:val="003619DC"/>
    <w:rsid w:val="00361DF0"/>
    <w:rsid w:val="003628BE"/>
    <w:rsid w:val="0036298B"/>
    <w:rsid w:val="00362AA6"/>
    <w:rsid w:val="00362ABA"/>
    <w:rsid w:val="00362F0D"/>
    <w:rsid w:val="0036420B"/>
    <w:rsid w:val="00364DBC"/>
    <w:rsid w:val="00365364"/>
    <w:rsid w:val="003655F1"/>
    <w:rsid w:val="0036631A"/>
    <w:rsid w:val="00366955"/>
    <w:rsid w:val="00367189"/>
    <w:rsid w:val="003671AC"/>
    <w:rsid w:val="00367657"/>
    <w:rsid w:val="00367A8C"/>
    <w:rsid w:val="00367B40"/>
    <w:rsid w:val="00367C26"/>
    <w:rsid w:val="003709ED"/>
    <w:rsid w:val="00370BE1"/>
    <w:rsid w:val="00370DD0"/>
    <w:rsid w:val="00371AE8"/>
    <w:rsid w:val="00372295"/>
    <w:rsid w:val="00372CBD"/>
    <w:rsid w:val="00373325"/>
    <w:rsid w:val="003736DB"/>
    <w:rsid w:val="00374403"/>
    <w:rsid w:val="003745A7"/>
    <w:rsid w:val="0037529F"/>
    <w:rsid w:val="003757AE"/>
    <w:rsid w:val="00375C68"/>
    <w:rsid w:val="00375FCA"/>
    <w:rsid w:val="003767BA"/>
    <w:rsid w:val="00376C78"/>
    <w:rsid w:val="00376F60"/>
    <w:rsid w:val="00377A4C"/>
    <w:rsid w:val="00380209"/>
    <w:rsid w:val="003808ED"/>
    <w:rsid w:val="00380ACD"/>
    <w:rsid w:val="00380B12"/>
    <w:rsid w:val="00380C14"/>
    <w:rsid w:val="00380E39"/>
    <w:rsid w:val="00380F80"/>
    <w:rsid w:val="00381375"/>
    <w:rsid w:val="003817F0"/>
    <w:rsid w:val="003818D0"/>
    <w:rsid w:val="00381D71"/>
    <w:rsid w:val="0038236A"/>
    <w:rsid w:val="00382E22"/>
    <w:rsid w:val="00382E38"/>
    <w:rsid w:val="003830C6"/>
    <w:rsid w:val="003830E9"/>
    <w:rsid w:val="0038310C"/>
    <w:rsid w:val="00383389"/>
    <w:rsid w:val="003853D3"/>
    <w:rsid w:val="00385422"/>
    <w:rsid w:val="00385838"/>
    <w:rsid w:val="00385A6E"/>
    <w:rsid w:val="00385FF0"/>
    <w:rsid w:val="003861F6"/>
    <w:rsid w:val="0038627D"/>
    <w:rsid w:val="00386AD5"/>
    <w:rsid w:val="00386BC0"/>
    <w:rsid w:val="00386DC3"/>
    <w:rsid w:val="003901F4"/>
    <w:rsid w:val="00390AF9"/>
    <w:rsid w:val="00390FE6"/>
    <w:rsid w:val="0039196A"/>
    <w:rsid w:val="003920E3"/>
    <w:rsid w:val="00392493"/>
    <w:rsid w:val="0039250C"/>
    <w:rsid w:val="00392E22"/>
    <w:rsid w:val="00392E8E"/>
    <w:rsid w:val="003941B8"/>
    <w:rsid w:val="003941C4"/>
    <w:rsid w:val="003946C4"/>
    <w:rsid w:val="003956F8"/>
    <w:rsid w:val="0039584C"/>
    <w:rsid w:val="00395F6A"/>
    <w:rsid w:val="003961C1"/>
    <w:rsid w:val="0039626B"/>
    <w:rsid w:val="00396E80"/>
    <w:rsid w:val="0039723A"/>
    <w:rsid w:val="0039723D"/>
    <w:rsid w:val="00397455"/>
    <w:rsid w:val="003976E7"/>
    <w:rsid w:val="0039777F"/>
    <w:rsid w:val="00397863"/>
    <w:rsid w:val="003978A6"/>
    <w:rsid w:val="003A015F"/>
    <w:rsid w:val="003A10B3"/>
    <w:rsid w:val="003A117D"/>
    <w:rsid w:val="003A18FC"/>
    <w:rsid w:val="003A1FFB"/>
    <w:rsid w:val="003A21F5"/>
    <w:rsid w:val="003A2629"/>
    <w:rsid w:val="003A27FA"/>
    <w:rsid w:val="003A301E"/>
    <w:rsid w:val="003A31C8"/>
    <w:rsid w:val="003A42D0"/>
    <w:rsid w:val="003A4F35"/>
    <w:rsid w:val="003A510D"/>
    <w:rsid w:val="003A555D"/>
    <w:rsid w:val="003A5A06"/>
    <w:rsid w:val="003A5D43"/>
    <w:rsid w:val="003A5E39"/>
    <w:rsid w:val="003A5FC7"/>
    <w:rsid w:val="003A6DA3"/>
    <w:rsid w:val="003A70F5"/>
    <w:rsid w:val="003A7198"/>
    <w:rsid w:val="003A7309"/>
    <w:rsid w:val="003A79A5"/>
    <w:rsid w:val="003B025E"/>
    <w:rsid w:val="003B037A"/>
    <w:rsid w:val="003B0B65"/>
    <w:rsid w:val="003B130A"/>
    <w:rsid w:val="003B1593"/>
    <w:rsid w:val="003B1691"/>
    <w:rsid w:val="003B1D4D"/>
    <w:rsid w:val="003B1F3B"/>
    <w:rsid w:val="003B1F71"/>
    <w:rsid w:val="003B226F"/>
    <w:rsid w:val="003B2967"/>
    <w:rsid w:val="003B315A"/>
    <w:rsid w:val="003B338A"/>
    <w:rsid w:val="003B3530"/>
    <w:rsid w:val="003B384E"/>
    <w:rsid w:val="003B3CBF"/>
    <w:rsid w:val="003B3DA2"/>
    <w:rsid w:val="003B4ACD"/>
    <w:rsid w:val="003B4C2B"/>
    <w:rsid w:val="003B4C33"/>
    <w:rsid w:val="003B4DBB"/>
    <w:rsid w:val="003B70BC"/>
    <w:rsid w:val="003B74A3"/>
    <w:rsid w:val="003B7AEA"/>
    <w:rsid w:val="003B7CE8"/>
    <w:rsid w:val="003C030F"/>
    <w:rsid w:val="003C04F3"/>
    <w:rsid w:val="003C0A11"/>
    <w:rsid w:val="003C1218"/>
    <w:rsid w:val="003C15F2"/>
    <w:rsid w:val="003C1A16"/>
    <w:rsid w:val="003C1ABD"/>
    <w:rsid w:val="003C1B63"/>
    <w:rsid w:val="003C1BBF"/>
    <w:rsid w:val="003C1D9F"/>
    <w:rsid w:val="003C233E"/>
    <w:rsid w:val="003C2CCE"/>
    <w:rsid w:val="003C2F0C"/>
    <w:rsid w:val="003C3DD0"/>
    <w:rsid w:val="003C4DE9"/>
    <w:rsid w:val="003C59AC"/>
    <w:rsid w:val="003C5A6C"/>
    <w:rsid w:val="003C6512"/>
    <w:rsid w:val="003C684B"/>
    <w:rsid w:val="003C688E"/>
    <w:rsid w:val="003C6B26"/>
    <w:rsid w:val="003C6E76"/>
    <w:rsid w:val="003C75B5"/>
    <w:rsid w:val="003C76A2"/>
    <w:rsid w:val="003C79A1"/>
    <w:rsid w:val="003C7DBA"/>
    <w:rsid w:val="003D049C"/>
    <w:rsid w:val="003D1406"/>
    <w:rsid w:val="003D27C8"/>
    <w:rsid w:val="003D2B23"/>
    <w:rsid w:val="003D3244"/>
    <w:rsid w:val="003D32C1"/>
    <w:rsid w:val="003D389E"/>
    <w:rsid w:val="003D3DE0"/>
    <w:rsid w:val="003D4682"/>
    <w:rsid w:val="003D46BA"/>
    <w:rsid w:val="003D5753"/>
    <w:rsid w:val="003D58A7"/>
    <w:rsid w:val="003D5958"/>
    <w:rsid w:val="003D60C8"/>
    <w:rsid w:val="003D622B"/>
    <w:rsid w:val="003D6A44"/>
    <w:rsid w:val="003D6F99"/>
    <w:rsid w:val="003D7274"/>
    <w:rsid w:val="003D7E3E"/>
    <w:rsid w:val="003E01DA"/>
    <w:rsid w:val="003E0ABC"/>
    <w:rsid w:val="003E0D6E"/>
    <w:rsid w:val="003E17EC"/>
    <w:rsid w:val="003E1861"/>
    <w:rsid w:val="003E1B1B"/>
    <w:rsid w:val="003E2AB4"/>
    <w:rsid w:val="003E2C6B"/>
    <w:rsid w:val="003E30E6"/>
    <w:rsid w:val="003E39AC"/>
    <w:rsid w:val="003E3BB6"/>
    <w:rsid w:val="003E4163"/>
    <w:rsid w:val="003E4183"/>
    <w:rsid w:val="003E4200"/>
    <w:rsid w:val="003E44C9"/>
    <w:rsid w:val="003E45C1"/>
    <w:rsid w:val="003E4776"/>
    <w:rsid w:val="003E4ADC"/>
    <w:rsid w:val="003E5057"/>
    <w:rsid w:val="003E52F6"/>
    <w:rsid w:val="003E5A87"/>
    <w:rsid w:val="003E5A8B"/>
    <w:rsid w:val="003E5E6D"/>
    <w:rsid w:val="003E5E97"/>
    <w:rsid w:val="003E5ED6"/>
    <w:rsid w:val="003E6BB3"/>
    <w:rsid w:val="003E6D46"/>
    <w:rsid w:val="003E6DC7"/>
    <w:rsid w:val="003E7029"/>
    <w:rsid w:val="003E7281"/>
    <w:rsid w:val="003E7AED"/>
    <w:rsid w:val="003E7DA2"/>
    <w:rsid w:val="003E7EA7"/>
    <w:rsid w:val="003F035F"/>
    <w:rsid w:val="003F08B8"/>
    <w:rsid w:val="003F0E99"/>
    <w:rsid w:val="003F106A"/>
    <w:rsid w:val="003F1168"/>
    <w:rsid w:val="003F1F1F"/>
    <w:rsid w:val="003F1F96"/>
    <w:rsid w:val="003F2094"/>
    <w:rsid w:val="003F39C2"/>
    <w:rsid w:val="003F40FC"/>
    <w:rsid w:val="003F43A0"/>
    <w:rsid w:val="003F43CE"/>
    <w:rsid w:val="003F4B3D"/>
    <w:rsid w:val="003F4E5E"/>
    <w:rsid w:val="003F53D4"/>
    <w:rsid w:val="003F5AE7"/>
    <w:rsid w:val="003F5D67"/>
    <w:rsid w:val="003F6228"/>
    <w:rsid w:val="003F70F9"/>
    <w:rsid w:val="003F7A23"/>
    <w:rsid w:val="003F7E55"/>
    <w:rsid w:val="003F7FA7"/>
    <w:rsid w:val="003F7FDE"/>
    <w:rsid w:val="004004A4"/>
    <w:rsid w:val="00400FBE"/>
    <w:rsid w:val="00401048"/>
    <w:rsid w:val="004011B7"/>
    <w:rsid w:val="004016CA"/>
    <w:rsid w:val="004017E9"/>
    <w:rsid w:val="00401E9B"/>
    <w:rsid w:val="00402304"/>
    <w:rsid w:val="0040257B"/>
    <w:rsid w:val="00402A0C"/>
    <w:rsid w:val="00403620"/>
    <w:rsid w:val="0040371F"/>
    <w:rsid w:val="004043EF"/>
    <w:rsid w:val="00404700"/>
    <w:rsid w:val="004047F3"/>
    <w:rsid w:val="00404A1D"/>
    <w:rsid w:val="0040512B"/>
    <w:rsid w:val="0040517C"/>
    <w:rsid w:val="0040577D"/>
    <w:rsid w:val="004057A1"/>
    <w:rsid w:val="0040601E"/>
    <w:rsid w:val="0040634C"/>
    <w:rsid w:val="00406593"/>
    <w:rsid w:val="00406AD9"/>
    <w:rsid w:val="00407910"/>
    <w:rsid w:val="00407D54"/>
    <w:rsid w:val="00407F7A"/>
    <w:rsid w:val="0041001E"/>
    <w:rsid w:val="00410121"/>
    <w:rsid w:val="00410289"/>
    <w:rsid w:val="00410D0B"/>
    <w:rsid w:val="00411D40"/>
    <w:rsid w:val="0041202A"/>
    <w:rsid w:val="004129CB"/>
    <w:rsid w:val="00412D48"/>
    <w:rsid w:val="004130EA"/>
    <w:rsid w:val="004131FC"/>
    <w:rsid w:val="00413418"/>
    <w:rsid w:val="00413996"/>
    <w:rsid w:val="00413AA0"/>
    <w:rsid w:val="00413CB4"/>
    <w:rsid w:val="00413EE2"/>
    <w:rsid w:val="00414542"/>
    <w:rsid w:val="004147EA"/>
    <w:rsid w:val="00415623"/>
    <w:rsid w:val="00415706"/>
    <w:rsid w:val="00415752"/>
    <w:rsid w:val="004159C3"/>
    <w:rsid w:val="00415C37"/>
    <w:rsid w:val="00415C4C"/>
    <w:rsid w:val="00415F5D"/>
    <w:rsid w:val="00416439"/>
    <w:rsid w:val="004165B4"/>
    <w:rsid w:val="00417608"/>
    <w:rsid w:val="00420086"/>
    <w:rsid w:val="00420305"/>
    <w:rsid w:val="00420F85"/>
    <w:rsid w:val="00421864"/>
    <w:rsid w:val="004231BC"/>
    <w:rsid w:val="004232DE"/>
    <w:rsid w:val="00423885"/>
    <w:rsid w:val="00424DE9"/>
    <w:rsid w:val="00425616"/>
    <w:rsid w:val="00425B0A"/>
    <w:rsid w:val="00425B9D"/>
    <w:rsid w:val="00426426"/>
    <w:rsid w:val="004265F7"/>
    <w:rsid w:val="00426926"/>
    <w:rsid w:val="00426BBC"/>
    <w:rsid w:val="0042734E"/>
    <w:rsid w:val="004277BB"/>
    <w:rsid w:val="00427BDF"/>
    <w:rsid w:val="00427D75"/>
    <w:rsid w:val="004303CA"/>
    <w:rsid w:val="0043041E"/>
    <w:rsid w:val="00430D87"/>
    <w:rsid w:val="00430DC9"/>
    <w:rsid w:val="004319D7"/>
    <w:rsid w:val="00431B26"/>
    <w:rsid w:val="004327A5"/>
    <w:rsid w:val="00434482"/>
    <w:rsid w:val="00434871"/>
    <w:rsid w:val="00434AFB"/>
    <w:rsid w:val="00435BB4"/>
    <w:rsid w:val="00436568"/>
    <w:rsid w:val="004374ED"/>
    <w:rsid w:val="0043751E"/>
    <w:rsid w:val="00437541"/>
    <w:rsid w:val="0043754C"/>
    <w:rsid w:val="00437927"/>
    <w:rsid w:val="00437C55"/>
    <w:rsid w:val="004409B6"/>
    <w:rsid w:val="00440A36"/>
    <w:rsid w:val="00440AC4"/>
    <w:rsid w:val="00440E21"/>
    <w:rsid w:val="00440FEB"/>
    <w:rsid w:val="00441861"/>
    <w:rsid w:val="004421EB"/>
    <w:rsid w:val="00442626"/>
    <w:rsid w:val="00442629"/>
    <w:rsid w:val="00442D9B"/>
    <w:rsid w:val="00443F58"/>
    <w:rsid w:val="00444175"/>
    <w:rsid w:val="0044443B"/>
    <w:rsid w:val="004448C9"/>
    <w:rsid w:val="0044493A"/>
    <w:rsid w:val="00445DB4"/>
    <w:rsid w:val="00445EEA"/>
    <w:rsid w:val="004461E8"/>
    <w:rsid w:val="0044664C"/>
    <w:rsid w:val="00446E17"/>
    <w:rsid w:val="00447367"/>
    <w:rsid w:val="004473D6"/>
    <w:rsid w:val="00447526"/>
    <w:rsid w:val="00450203"/>
    <w:rsid w:val="004503A2"/>
    <w:rsid w:val="00450B6C"/>
    <w:rsid w:val="00451048"/>
    <w:rsid w:val="00451690"/>
    <w:rsid w:val="00452032"/>
    <w:rsid w:val="004536A4"/>
    <w:rsid w:val="00453E98"/>
    <w:rsid w:val="00453EFE"/>
    <w:rsid w:val="00454266"/>
    <w:rsid w:val="0045430B"/>
    <w:rsid w:val="0045538F"/>
    <w:rsid w:val="004577E1"/>
    <w:rsid w:val="0046012B"/>
    <w:rsid w:val="0046064D"/>
    <w:rsid w:val="0046082F"/>
    <w:rsid w:val="004611BE"/>
    <w:rsid w:val="004614F8"/>
    <w:rsid w:val="0046212B"/>
    <w:rsid w:val="00462F0F"/>
    <w:rsid w:val="00462F23"/>
    <w:rsid w:val="00463520"/>
    <w:rsid w:val="00463DDD"/>
    <w:rsid w:val="00463F0B"/>
    <w:rsid w:val="0046453A"/>
    <w:rsid w:val="004647D8"/>
    <w:rsid w:val="00464ABE"/>
    <w:rsid w:val="004655FB"/>
    <w:rsid w:val="004656EA"/>
    <w:rsid w:val="00465789"/>
    <w:rsid w:val="00465F15"/>
    <w:rsid w:val="0046618E"/>
    <w:rsid w:val="00466400"/>
    <w:rsid w:val="00466E0A"/>
    <w:rsid w:val="0047033E"/>
    <w:rsid w:val="00470C41"/>
    <w:rsid w:val="0047104B"/>
    <w:rsid w:val="00471440"/>
    <w:rsid w:val="00471DE2"/>
    <w:rsid w:val="00471E41"/>
    <w:rsid w:val="004721B6"/>
    <w:rsid w:val="0047253E"/>
    <w:rsid w:val="00474792"/>
    <w:rsid w:val="00474C2E"/>
    <w:rsid w:val="00474C2F"/>
    <w:rsid w:val="00475248"/>
    <w:rsid w:val="004755A2"/>
    <w:rsid w:val="004762BE"/>
    <w:rsid w:val="00476364"/>
    <w:rsid w:val="00476711"/>
    <w:rsid w:val="004768F3"/>
    <w:rsid w:val="00476B08"/>
    <w:rsid w:val="00476CB4"/>
    <w:rsid w:val="0047708D"/>
    <w:rsid w:val="00480B6F"/>
    <w:rsid w:val="0048184D"/>
    <w:rsid w:val="00481A33"/>
    <w:rsid w:val="00481B4B"/>
    <w:rsid w:val="00481ECC"/>
    <w:rsid w:val="00482CD2"/>
    <w:rsid w:val="00482E01"/>
    <w:rsid w:val="0048322C"/>
    <w:rsid w:val="00483930"/>
    <w:rsid w:val="00486001"/>
    <w:rsid w:val="00486AB7"/>
    <w:rsid w:val="00486B05"/>
    <w:rsid w:val="00486E3E"/>
    <w:rsid w:val="00486FB8"/>
    <w:rsid w:val="00487263"/>
    <w:rsid w:val="00487C87"/>
    <w:rsid w:val="0049023E"/>
    <w:rsid w:val="0049077A"/>
    <w:rsid w:val="00490A57"/>
    <w:rsid w:val="00490C9F"/>
    <w:rsid w:val="00490FAA"/>
    <w:rsid w:val="00491681"/>
    <w:rsid w:val="00491972"/>
    <w:rsid w:val="00491B0D"/>
    <w:rsid w:val="004920D9"/>
    <w:rsid w:val="00492D3E"/>
    <w:rsid w:val="00492E22"/>
    <w:rsid w:val="0049303C"/>
    <w:rsid w:val="00493928"/>
    <w:rsid w:val="00493B1F"/>
    <w:rsid w:val="00493CEE"/>
    <w:rsid w:val="00493EA4"/>
    <w:rsid w:val="00494019"/>
    <w:rsid w:val="0049416B"/>
    <w:rsid w:val="00494B6A"/>
    <w:rsid w:val="00495405"/>
    <w:rsid w:val="0049612E"/>
    <w:rsid w:val="00496909"/>
    <w:rsid w:val="00496ADA"/>
    <w:rsid w:val="00496F3E"/>
    <w:rsid w:val="0049706A"/>
    <w:rsid w:val="004977FA"/>
    <w:rsid w:val="00497C01"/>
    <w:rsid w:val="00497E39"/>
    <w:rsid w:val="00497EB2"/>
    <w:rsid w:val="004A03A7"/>
    <w:rsid w:val="004A0DE7"/>
    <w:rsid w:val="004A156B"/>
    <w:rsid w:val="004A234B"/>
    <w:rsid w:val="004A234E"/>
    <w:rsid w:val="004A235B"/>
    <w:rsid w:val="004A23AC"/>
    <w:rsid w:val="004A24CF"/>
    <w:rsid w:val="004A2F0E"/>
    <w:rsid w:val="004A3301"/>
    <w:rsid w:val="004A3361"/>
    <w:rsid w:val="004A3756"/>
    <w:rsid w:val="004A3AD3"/>
    <w:rsid w:val="004A3F9B"/>
    <w:rsid w:val="004A40B0"/>
    <w:rsid w:val="004A48A0"/>
    <w:rsid w:val="004A49D2"/>
    <w:rsid w:val="004A5252"/>
    <w:rsid w:val="004A5773"/>
    <w:rsid w:val="004A63DF"/>
    <w:rsid w:val="004A78EE"/>
    <w:rsid w:val="004A7ECA"/>
    <w:rsid w:val="004A7EE0"/>
    <w:rsid w:val="004B0461"/>
    <w:rsid w:val="004B1E14"/>
    <w:rsid w:val="004B24F4"/>
    <w:rsid w:val="004B2D1F"/>
    <w:rsid w:val="004B383D"/>
    <w:rsid w:val="004B3C8A"/>
    <w:rsid w:val="004B3DC0"/>
    <w:rsid w:val="004B3E35"/>
    <w:rsid w:val="004B3E62"/>
    <w:rsid w:val="004B4006"/>
    <w:rsid w:val="004B450B"/>
    <w:rsid w:val="004B4548"/>
    <w:rsid w:val="004B4609"/>
    <w:rsid w:val="004B4615"/>
    <w:rsid w:val="004B49C2"/>
    <w:rsid w:val="004B4AE7"/>
    <w:rsid w:val="004B58A9"/>
    <w:rsid w:val="004B60C2"/>
    <w:rsid w:val="004B64EB"/>
    <w:rsid w:val="004B669F"/>
    <w:rsid w:val="004B6D30"/>
    <w:rsid w:val="004C0EF1"/>
    <w:rsid w:val="004C1347"/>
    <w:rsid w:val="004C1761"/>
    <w:rsid w:val="004C19E9"/>
    <w:rsid w:val="004C2046"/>
    <w:rsid w:val="004C206E"/>
    <w:rsid w:val="004C26FD"/>
    <w:rsid w:val="004C314F"/>
    <w:rsid w:val="004C35C3"/>
    <w:rsid w:val="004C3C56"/>
    <w:rsid w:val="004C420A"/>
    <w:rsid w:val="004C45DD"/>
    <w:rsid w:val="004C4834"/>
    <w:rsid w:val="004C4B7E"/>
    <w:rsid w:val="004C5121"/>
    <w:rsid w:val="004C5F6D"/>
    <w:rsid w:val="004C61AA"/>
    <w:rsid w:val="004C6265"/>
    <w:rsid w:val="004C6F4B"/>
    <w:rsid w:val="004C6F57"/>
    <w:rsid w:val="004C6F7E"/>
    <w:rsid w:val="004C752A"/>
    <w:rsid w:val="004C7AE9"/>
    <w:rsid w:val="004C7E91"/>
    <w:rsid w:val="004D02F1"/>
    <w:rsid w:val="004D0492"/>
    <w:rsid w:val="004D124F"/>
    <w:rsid w:val="004D153F"/>
    <w:rsid w:val="004D1697"/>
    <w:rsid w:val="004D17FE"/>
    <w:rsid w:val="004D21B9"/>
    <w:rsid w:val="004D222D"/>
    <w:rsid w:val="004D290E"/>
    <w:rsid w:val="004D29E5"/>
    <w:rsid w:val="004D2FB8"/>
    <w:rsid w:val="004D32CB"/>
    <w:rsid w:val="004D342A"/>
    <w:rsid w:val="004D3C1A"/>
    <w:rsid w:val="004D4057"/>
    <w:rsid w:val="004D43DD"/>
    <w:rsid w:val="004D4714"/>
    <w:rsid w:val="004D53E4"/>
    <w:rsid w:val="004D54D5"/>
    <w:rsid w:val="004D5697"/>
    <w:rsid w:val="004D5EF3"/>
    <w:rsid w:val="004D6F0E"/>
    <w:rsid w:val="004D74E7"/>
    <w:rsid w:val="004D7570"/>
    <w:rsid w:val="004D79C9"/>
    <w:rsid w:val="004D7ECA"/>
    <w:rsid w:val="004E006D"/>
    <w:rsid w:val="004E1E97"/>
    <w:rsid w:val="004E2140"/>
    <w:rsid w:val="004E22D6"/>
    <w:rsid w:val="004E24FA"/>
    <w:rsid w:val="004E2C2B"/>
    <w:rsid w:val="004E2FB9"/>
    <w:rsid w:val="004E3248"/>
    <w:rsid w:val="004E33EF"/>
    <w:rsid w:val="004E3D69"/>
    <w:rsid w:val="004E41FA"/>
    <w:rsid w:val="004E472B"/>
    <w:rsid w:val="004E4FB8"/>
    <w:rsid w:val="004E4FC7"/>
    <w:rsid w:val="004E51F4"/>
    <w:rsid w:val="004E5727"/>
    <w:rsid w:val="004E5A34"/>
    <w:rsid w:val="004E5FD1"/>
    <w:rsid w:val="004E64D3"/>
    <w:rsid w:val="004E6511"/>
    <w:rsid w:val="004E7614"/>
    <w:rsid w:val="004F1EAE"/>
    <w:rsid w:val="004F1FDE"/>
    <w:rsid w:val="004F2966"/>
    <w:rsid w:val="004F2C43"/>
    <w:rsid w:val="004F2F9F"/>
    <w:rsid w:val="004F33F7"/>
    <w:rsid w:val="004F3943"/>
    <w:rsid w:val="004F3F2D"/>
    <w:rsid w:val="004F473C"/>
    <w:rsid w:val="004F4971"/>
    <w:rsid w:val="004F49FA"/>
    <w:rsid w:val="004F4A72"/>
    <w:rsid w:val="004F54BB"/>
    <w:rsid w:val="004F56C9"/>
    <w:rsid w:val="004F5722"/>
    <w:rsid w:val="004F5871"/>
    <w:rsid w:val="004F5A86"/>
    <w:rsid w:val="004F5E78"/>
    <w:rsid w:val="004F5EE4"/>
    <w:rsid w:val="004F64FC"/>
    <w:rsid w:val="004F7961"/>
    <w:rsid w:val="004F7B97"/>
    <w:rsid w:val="0050060E"/>
    <w:rsid w:val="00500710"/>
    <w:rsid w:val="0050109C"/>
    <w:rsid w:val="00501217"/>
    <w:rsid w:val="00501680"/>
    <w:rsid w:val="005019E7"/>
    <w:rsid w:val="00501CAF"/>
    <w:rsid w:val="00502084"/>
    <w:rsid w:val="00502403"/>
    <w:rsid w:val="00502C0D"/>
    <w:rsid w:val="00503168"/>
    <w:rsid w:val="00503A7F"/>
    <w:rsid w:val="00503BC8"/>
    <w:rsid w:val="00504025"/>
    <w:rsid w:val="005047CA"/>
    <w:rsid w:val="00505158"/>
    <w:rsid w:val="005057EF"/>
    <w:rsid w:val="005066AE"/>
    <w:rsid w:val="00506E77"/>
    <w:rsid w:val="005075C8"/>
    <w:rsid w:val="00507A7E"/>
    <w:rsid w:val="00510474"/>
    <w:rsid w:val="005109F2"/>
    <w:rsid w:val="00510B39"/>
    <w:rsid w:val="00511231"/>
    <w:rsid w:val="00511708"/>
    <w:rsid w:val="0051225D"/>
    <w:rsid w:val="00512DB9"/>
    <w:rsid w:val="00513B77"/>
    <w:rsid w:val="00514264"/>
    <w:rsid w:val="0051469F"/>
    <w:rsid w:val="00514C69"/>
    <w:rsid w:val="00514D96"/>
    <w:rsid w:val="00514DC9"/>
    <w:rsid w:val="00515810"/>
    <w:rsid w:val="005158A2"/>
    <w:rsid w:val="00515E3C"/>
    <w:rsid w:val="00516222"/>
    <w:rsid w:val="005166DC"/>
    <w:rsid w:val="005167C6"/>
    <w:rsid w:val="005176CB"/>
    <w:rsid w:val="00517D5E"/>
    <w:rsid w:val="00517FD1"/>
    <w:rsid w:val="0052014F"/>
    <w:rsid w:val="0052058C"/>
    <w:rsid w:val="00520F9B"/>
    <w:rsid w:val="005218C2"/>
    <w:rsid w:val="0052208E"/>
    <w:rsid w:val="00522555"/>
    <w:rsid w:val="00522CCD"/>
    <w:rsid w:val="00522F0E"/>
    <w:rsid w:val="00523656"/>
    <w:rsid w:val="0052419D"/>
    <w:rsid w:val="00524A99"/>
    <w:rsid w:val="00525AFF"/>
    <w:rsid w:val="00525BD5"/>
    <w:rsid w:val="00525C37"/>
    <w:rsid w:val="005262F9"/>
    <w:rsid w:val="00526721"/>
    <w:rsid w:val="005267B8"/>
    <w:rsid w:val="00526CBA"/>
    <w:rsid w:val="005272B9"/>
    <w:rsid w:val="0052739A"/>
    <w:rsid w:val="00527EDA"/>
    <w:rsid w:val="00527FF1"/>
    <w:rsid w:val="00530073"/>
    <w:rsid w:val="005301AB"/>
    <w:rsid w:val="005301FE"/>
    <w:rsid w:val="005303AA"/>
    <w:rsid w:val="005307B1"/>
    <w:rsid w:val="005309F3"/>
    <w:rsid w:val="00530C57"/>
    <w:rsid w:val="005315E9"/>
    <w:rsid w:val="00531BFC"/>
    <w:rsid w:val="005320B6"/>
    <w:rsid w:val="0053236F"/>
    <w:rsid w:val="005324EA"/>
    <w:rsid w:val="005325FB"/>
    <w:rsid w:val="0053269D"/>
    <w:rsid w:val="00532A99"/>
    <w:rsid w:val="00532D78"/>
    <w:rsid w:val="00533BD1"/>
    <w:rsid w:val="0053458B"/>
    <w:rsid w:val="00534790"/>
    <w:rsid w:val="00535881"/>
    <w:rsid w:val="00535B7C"/>
    <w:rsid w:val="00535C91"/>
    <w:rsid w:val="00536AD6"/>
    <w:rsid w:val="00536CAA"/>
    <w:rsid w:val="00536F33"/>
    <w:rsid w:val="005378C1"/>
    <w:rsid w:val="00537E54"/>
    <w:rsid w:val="00542082"/>
    <w:rsid w:val="00542C17"/>
    <w:rsid w:val="00542C8E"/>
    <w:rsid w:val="00542E24"/>
    <w:rsid w:val="00543393"/>
    <w:rsid w:val="00544483"/>
    <w:rsid w:val="00544CA3"/>
    <w:rsid w:val="00545845"/>
    <w:rsid w:val="00545BD5"/>
    <w:rsid w:val="00545EA4"/>
    <w:rsid w:val="005462A1"/>
    <w:rsid w:val="00546476"/>
    <w:rsid w:val="0054658D"/>
    <w:rsid w:val="00546624"/>
    <w:rsid w:val="00546D6F"/>
    <w:rsid w:val="00546E6E"/>
    <w:rsid w:val="005503FE"/>
    <w:rsid w:val="00550B4B"/>
    <w:rsid w:val="00550DC6"/>
    <w:rsid w:val="005512E2"/>
    <w:rsid w:val="0055277B"/>
    <w:rsid w:val="005534DB"/>
    <w:rsid w:val="00553D0D"/>
    <w:rsid w:val="00554072"/>
    <w:rsid w:val="00554478"/>
    <w:rsid w:val="00554CC7"/>
    <w:rsid w:val="00554F64"/>
    <w:rsid w:val="00554FCD"/>
    <w:rsid w:val="005550A6"/>
    <w:rsid w:val="00555EA5"/>
    <w:rsid w:val="005561BB"/>
    <w:rsid w:val="0055624D"/>
    <w:rsid w:val="00557534"/>
    <w:rsid w:val="0055787C"/>
    <w:rsid w:val="005603BB"/>
    <w:rsid w:val="005604E5"/>
    <w:rsid w:val="005609E1"/>
    <w:rsid w:val="005609F2"/>
    <w:rsid w:val="00561053"/>
    <w:rsid w:val="005615C9"/>
    <w:rsid w:val="00561F3D"/>
    <w:rsid w:val="00562D8A"/>
    <w:rsid w:val="00563249"/>
    <w:rsid w:val="00563647"/>
    <w:rsid w:val="005645D6"/>
    <w:rsid w:val="00564633"/>
    <w:rsid w:val="00564F05"/>
    <w:rsid w:val="00565B4B"/>
    <w:rsid w:val="00565F07"/>
    <w:rsid w:val="00566723"/>
    <w:rsid w:val="00566927"/>
    <w:rsid w:val="00566B8A"/>
    <w:rsid w:val="0056702C"/>
    <w:rsid w:val="0056703B"/>
    <w:rsid w:val="00567513"/>
    <w:rsid w:val="00567D01"/>
    <w:rsid w:val="00567D35"/>
    <w:rsid w:val="00567E44"/>
    <w:rsid w:val="00567EE9"/>
    <w:rsid w:val="00570BEE"/>
    <w:rsid w:val="0057108E"/>
    <w:rsid w:val="00571901"/>
    <w:rsid w:val="0057228B"/>
    <w:rsid w:val="005723BB"/>
    <w:rsid w:val="0057291B"/>
    <w:rsid w:val="00572B54"/>
    <w:rsid w:val="00573425"/>
    <w:rsid w:val="00573522"/>
    <w:rsid w:val="00573B49"/>
    <w:rsid w:val="00573C7C"/>
    <w:rsid w:val="00573D9F"/>
    <w:rsid w:val="005741CC"/>
    <w:rsid w:val="00574525"/>
    <w:rsid w:val="00574815"/>
    <w:rsid w:val="0057508C"/>
    <w:rsid w:val="0057509B"/>
    <w:rsid w:val="00575DA6"/>
    <w:rsid w:val="00576586"/>
    <w:rsid w:val="005769CF"/>
    <w:rsid w:val="00576AE6"/>
    <w:rsid w:val="00576E18"/>
    <w:rsid w:val="00576E1A"/>
    <w:rsid w:val="00576E49"/>
    <w:rsid w:val="0057792E"/>
    <w:rsid w:val="00577AA9"/>
    <w:rsid w:val="00577EC1"/>
    <w:rsid w:val="005805F5"/>
    <w:rsid w:val="005807AA"/>
    <w:rsid w:val="00580B39"/>
    <w:rsid w:val="00581209"/>
    <w:rsid w:val="005814DE"/>
    <w:rsid w:val="00582260"/>
    <w:rsid w:val="005829CA"/>
    <w:rsid w:val="00582F4E"/>
    <w:rsid w:val="005834A8"/>
    <w:rsid w:val="00583643"/>
    <w:rsid w:val="00584013"/>
    <w:rsid w:val="00584499"/>
    <w:rsid w:val="005846C5"/>
    <w:rsid w:val="00584FF4"/>
    <w:rsid w:val="005859A5"/>
    <w:rsid w:val="00585E77"/>
    <w:rsid w:val="0058653A"/>
    <w:rsid w:val="0058671C"/>
    <w:rsid w:val="0058679D"/>
    <w:rsid w:val="0058764F"/>
    <w:rsid w:val="005906D0"/>
    <w:rsid w:val="005907CD"/>
    <w:rsid w:val="00590A42"/>
    <w:rsid w:val="00590DE7"/>
    <w:rsid w:val="0059126E"/>
    <w:rsid w:val="00591B3E"/>
    <w:rsid w:val="005923DF"/>
    <w:rsid w:val="0059253F"/>
    <w:rsid w:val="00592C9B"/>
    <w:rsid w:val="00593175"/>
    <w:rsid w:val="00593768"/>
    <w:rsid w:val="00594950"/>
    <w:rsid w:val="00595345"/>
    <w:rsid w:val="00596453"/>
    <w:rsid w:val="0059652F"/>
    <w:rsid w:val="0059662A"/>
    <w:rsid w:val="005967C9"/>
    <w:rsid w:val="005974A6"/>
    <w:rsid w:val="005A082A"/>
    <w:rsid w:val="005A13BD"/>
    <w:rsid w:val="005A1920"/>
    <w:rsid w:val="005A2D12"/>
    <w:rsid w:val="005A2DC2"/>
    <w:rsid w:val="005A305D"/>
    <w:rsid w:val="005A35C0"/>
    <w:rsid w:val="005A4036"/>
    <w:rsid w:val="005A4621"/>
    <w:rsid w:val="005A4998"/>
    <w:rsid w:val="005A4BB5"/>
    <w:rsid w:val="005A53DC"/>
    <w:rsid w:val="005A54A7"/>
    <w:rsid w:val="005A6376"/>
    <w:rsid w:val="005A66FF"/>
    <w:rsid w:val="005A6B5F"/>
    <w:rsid w:val="005A6BF2"/>
    <w:rsid w:val="005A6E63"/>
    <w:rsid w:val="005A6FA2"/>
    <w:rsid w:val="005A7652"/>
    <w:rsid w:val="005A7E1C"/>
    <w:rsid w:val="005A7FE8"/>
    <w:rsid w:val="005B03FE"/>
    <w:rsid w:val="005B0962"/>
    <w:rsid w:val="005B0B84"/>
    <w:rsid w:val="005B14AD"/>
    <w:rsid w:val="005B2065"/>
    <w:rsid w:val="005B20FA"/>
    <w:rsid w:val="005B22D6"/>
    <w:rsid w:val="005B2B1C"/>
    <w:rsid w:val="005B3020"/>
    <w:rsid w:val="005B3233"/>
    <w:rsid w:val="005B33FA"/>
    <w:rsid w:val="005B387F"/>
    <w:rsid w:val="005B39DC"/>
    <w:rsid w:val="005B3B7C"/>
    <w:rsid w:val="005B40E7"/>
    <w:rsid w:val="005B44A9"/>
    <w:rsid w:val="005B4AE4"/>
    <w:rsid w:val="005B4B10"/>
    <w:rsid w:val="005B4F88"/>
    <w:rsid w:val="005B5638"/>
    <w:rsid w:val="005B5B7B"/>
    <w:rsid w:val="005B5B88"/>
    <w:rsid w:val="005B6915"/>
    <w:rsid w:val="005B6B4A"/>
    <w:rsid w:val="005B6DBB"/>
    <w:rsid w:val="005B70B6"/>
    <w:rsid w:val="005B7710"/>
    <w:rsid w:val="005B77C7"/>
    <w:rsid w:val="005B780C"/>
    <w:rsid w:val="005B7E36"/>
    <w:rsid w:val="005C0152"/>
    <w:rsid w:val="005C01F3"/>
    <w:rsid w:val="005C02AF"/>
    <w:rsid w:val="005C090C"/>
    <w:rsid w:val="005C0C38"/>
    <w:rsid w:val="005C10DC"/>
    <w:rsid w:val="005C1243"/>
    <w:rsid w:val="005C154A"/>
    <w:rsid w:val="005C16A8"/>
    <w:rsid w:val="005C17CA"/>
    <w:rsid w:val="005C17EA"/>
    <w:rsid w:val="005C1FF1"/>
    <w:rsid w:val="005C2611"/>
    <w:rsid w:val="005C2820"/>
    <w:rsid w:val="005C333D"/>
    <w:rsid w:val="005C399F"/>
    <w:rsid w:val="005C3A0E"/>
    <w:rsid w:val="005C4401"/>
    <w:rsid w:val="005C4E76"/>
    <w:rsid w:val="005C5361"/>
    <w:rsid w:val="005C5652"/>
    <w:rsid w:val="005C57A4"/>
    <w:rsid w:val="005C5DEF"/>
    <w:rsid w:val="005C648A"/>
    <w:rsid w:val="005C6791"/>
    <w:rsid w:val="005C6E4C"/>
    <w:rsid w:val="005C7D4D"/>
    <w:rsid w:val="005C7FE2"/>
    <w:rsid w:val="005D040C"/>
    <w:rsid w:val="005D056F"/>
    <w:rsid w:val="005D0580"/>
    <w:rsid w:val="005D0710"/>
    <w:rsid w:val="005D09F0"/>
    <w:rsid w:val="005D0FB4"/>
    <w:rsid w:val="005D18C7"/>
    <w:rsid w:val="005D1F90"/>
    <w:rsid w:val="005D223D"/>
    <w:rsid w:val="005D2D11"/>
    <w:rsid w:val="005D3200"/>
    <w:rsid w:val="005D3480"/>
    <w:rsid w:val="005D3539"/>
    <w:rsid w:val="005D3D37"/>
    <w:rsid w:val="005D41FC"/>
    <w:rsid w:val="005D4256"/>
    <w:rsid w:val="005D48D8"/>
    <w:rsid w:val="005D4DFA"/>
    <w:rsid w:val="005D527E"/>
    <w:rsid w:val="005D5403"/>
    <w:rsid w:val="005D5407"/>
    <w:rsid w:val="005D5458"/>
    <w:rsid w:val="005D5FF3"/>
    <w:rsid w:val="005D6F9B"/>
    <w:rsid w:val="005D73B0"/>
    <w:rsid w:val="005D7F1B"/>
    <w:rsid w:val="005E0794"/>
    <w:rsid w:val="005E0B2C"/>
    <w:rsid w:val="005E0D3E"/>
    <w:rsid w:val="005E0EF2"/>
    <w:rsid w:val="005E1188"/>
    <w:rsid w:val="005E14B1"/>
    <w:rsid w:val="005E1534"/>
    <w:rsid w:val="005E1597"/>
    <w:rsid w:val="005E1F2A"/>
    <w:rsid w:val="005E1F6E"/>
    <w:rsid w:val="005E22AA"/>
    <w:rsid w:val="005E25A3"/>
    <w:rsid w:val="005E26B4"/>
    <w:rsid w:val="005E2759"/>
    <w:rsid w:val="005E35FE"/>
    <w:rsid w:val="005E40C2"/>
    <w:rsid w:val="005E43CF"/>
    <w:rsid w:val="005E46EF"/>
    <w:rsid w:val="005E4718"/>
    <w:rsid w:val="005E4BBE"/>
    <w:rsid w:val="005E4E28"/>
    <w:rsid w:val="005E5028"/>
    <w:rsid w:val="005E5150"/>
    <w:rsid w:val="005E58C0"/>
    <w:rsid w:val="005E6256"/>
    <w:rsid w:val="005E6F7A"/>
    <w:rsid w:val="005E71BD"/>
    <w:rsid w:val="005E75C1"/>
    <w:rsid w:val="005E7CF7"/>
    <w:rsid w:val="005E7ED9"/>
    <w:rsid w:val="005F0598"/>
    <w:rsid w:val="005F05F4"/>
    <w:rsid w:val="005F11A9"/>
    <w:rsid w:val="005F1311"/>
    <w:rsid w:val="005F1387"/>
    <w:rsid w:val="005F153B"/>
    <w:rsid w:val="005F1889"/>
    <w:rsid w:val="005F1BBD"/>
    <w:rsid w:val="005F2A26"/>
    <w:rsid w:val="005F2DB5"/>
    <w:rsid w:val="005F3F9D"/>
    <w:rsid w:val="005F46F6"/>
    <w:rsid w:val="005F4930"/>
    <w:rsid w:val="005F508C"/>
    <w:rsid w:val="005F5280"/>
    <w:rsid w:val="005F5E14"/>
    <w:rsid w:val="005F5E9D"/>
    <w:rsid w:val="005F646C"/>
    <w:rsid w:val="005F69B6"/>
    <w:rsid w:val="005F6F1A"/>
    <w:rsid w:val="005F6FE3"/>
    <w:rsid w:val="005F7C4C"/>
    <w:rsid w:val="005F7C5D"/>
    <w:rsid w:val="00600058"/>
    <w:rsid w:val="006005F2"/>
    <w:rsid w:val="00600874"/>
    <w:rsid w:val="00600903"/>
    <w:rsid w:val="00600911"/>
    <w:rsid w:val="00600D0C"/>
    <w:rsid w:val="006010A8"/>
    <w:rsid w:val="00601CD0"/>
    <w:rsid w:val="0060273D"/>
    <w:rsid w:val="00602842"/>
    <w:rsid w:val="00602E44"/>
    <w:rsid w:val="006032D3"/>
    <w:rsid w:val="00603333"/>
    <w:rsid w:val="0060350E"/>
    <w:rsid w:val="00603A33"/>
    <w:rsid w:val="00603D9D"/>
    <w:rsid w:val="00603FFE"/>
    <w:rsid w:val="00604098"/>
    <w:rsid w:val="0060426A"/>
    <w:rsid w:val="0060438E"/>
    <w:rsid w:val="006043A6"/>
    <w:rsid w:val="006044D1"/>
    <w:rsid w:val="0060456D"/>
    <w:rsid w:val="00604760"/>
    <w:rsid w:val="00604C4C"/>
    <w:rsid w:val="00604CF5"/>
    <w:rsid w:val="00604E2F"/>
    <w:rsid w:val="006050AA"/>
    <w:rsid w:val="00605B38"/>
    <w:rsid w:val="00605BA6"/>
    <w:rsid w:val="00606885"/>
    <w:rsid w:val="00607740"/>
    <w:rsid w:val="006078D1"/>
    <w:rsid w:val="00607983"/>
    <w:rsid w:val="00607D20"/>
    <w:rsid w:val="006100FD"/>
    <w:rsid w:val="006103A7"/>
    <w:rsid w:val="006105D2"/>
    <w:rsid w:val="006106D3"/>
    <w:rsid w:val="006109EF"/>
    <w:rsid w:val="00611229"/>
    <w:rsid w:val="006116A1"/>
    <w:rsid w:val="00611BD8"/>
    <w:rsid w:val="00611D64"/>
    <w:rsid w:val="0061200F"/>
    <w:rsid w:val="006121EA"/>
    <w:rsid w:val="00613A09"/>
    <w:rsid w:val="00614CCD"/>
    <w:rsid w:val="0061507B"/>
    <w:rsid w:val="0061525F"/>
    <w:rsid w:val="006154EB"/>
    <w:rsid w:val="00615935"/>
    <w:rsid w:val="00615B3C"/>
    <w:rsid w:val="00616B10"/>
    <w:rsid w:val="00617027"/>
    <w:rsid w:val="0061745E"/>
    <w:rsid w:val="00617D54"/>
    <w:rsid w:val="00620140"/>
    <w:rsid w:val="00620336"/>
    <w:rsid w:val="00620442"/>
    <w:rsid w:val="00620F01"/>
    <w:rsid w:val="0062183E"/>
    <w:rsid w:val="00621BBD"/>
    <w:rsid w:val="00621EB5"/>
    <w:rsid w:val="00621F8C"/>
    <w:rsid w:val="00622062"/>
    <w:rsid w:val="00622601"/>
    <w:rsid w:val="00622E89"/>
    <w:rsid w:val="006230F5"/>
    <w:rsid w:val="006233D4"/>
    <w:rsid w:val="00623669"/>
    <w:rsid w:val="006239F7"/>
    <w:rsid w:val="00623AC3"/>
    <w:rsid w:val="00623DDB"/>
    <w:rsid w:val="0062517C"/>
    <w:rsid w:val="0062552E"/>
    <w:rsid w:val="00626531"/>
    <w:rsid w:val="00626AB5"/>
    <w:rsid w:val="00627157"/>
    <w:rsid w:val="00627321"/>
    <w:rsid w:val="006273D0"/>
    <w:rsid w:val="006276C2"/>
    <w:rsid w:val="00627CBC"/>
    <w:rsid w:val="006306A9"/>
    <w:rsid w:val="0063075A"/>
    <w:rsid w:val="00631462"/>
    <w:rsid w:val="00631D26"/>
    <w:rsid w:val="0063237F"/>
    <w:rsid w:val="0063263D"/>
    <w:rsid w:val="0063323E"/>
    <w:rsid w:val="0063437B"/>
    <w:rsid w:val="00634672"/>
    <w:rsid w:val="00634CC2"/>
    <w:rsid w:val="0063510A"/>
    <w:rsid w:val="0063558C"/>
    <w:rsid w:val="00635A39"/>
    <w:rsid w:val="00635DE2"/>
    <w:rsid w:val="00635F9A"/>
    <w:rsid w:val="00636089"/>
    <w:rsid w:val="00636A67"/>
    <w:rsid w:val="00636A82"/>
    <w:rsid w:val="00636AB3"/>
    <w:rsid w:val="00637260"/>
    <w:rsid w:val="00637267"/>
    <w:rsid w:val="006372E2"/>
    <w:rsid w:val="0063751F"/>
    <w:rsid w:val="00637DC4"/>
    <w:rsid w:val="00637DF0"/>
    <w:rsid w:val="00640022"/>
    <w:rsid w:val="00640457"/>
    <w:rsid w:val="00640759"/>
    <w:rsid w:val="0064080E"/>
    <w:rsid w:val="00640D33"/>
    <w:rsid w:val="00640E80"/>
    <w:rsid w:val="00641792"/>
    <w:rsid w:val="006419C9"/>
    <w:rsid w:val="00641A19"/>
    <w:rsid w:val="006420B6"/>
    <w:rsid w:val="006422D6"/>
    <w:rsid w:val="006423E0"/>
    <w:rsid w:val="00642CAD"/>
    <w:rsid w:val="00644119"/>
    <w:rsid w:val="00644328"/>
    <w:rsid w:val="006446F6"/>
    <w:rsid w:val="006449AB"/>
    <w:rsid w:val="0064572C"/>
    <w:rsid w:val="00645CBA"/>
    <w:rsid w:val="006463D9"/>
    <w:rsid w:val="006465C0"/>
    <w:rsid w:val="00646DD5"/>
    <w:rsid w:val="00647131"/>
    <w:rsid w:val="00647161"/>
    <w:rsid w:val="0064727A"/>
    <w:rsid w:val="0064737C"/>
    <w:rsid w:val="006474AB"/>
    <w:rsid w:val="006475C1"/>
    <w:rsid w:val="00647DCF"/>
    <w:rsid w:val="0065207D"/>
    <w:rsid w:val="0065217F"/>
    <w:rsid w:val="006536FA"/>
    <w:rsid w:val="00653985"/>
    <w:rsid w:val="00654618"/>
    <w:rsid w:val="0065471A"/>
    <w:rsid w:val="006548A5"/>
    <w:rsid w:val="00654A03"/>
    <w:rsid w:val="006553F1"/>
    <w:rsid w:val="00655B30"/>
    <w:rsid w:val="00655CA4"/>
    <w:rsid w:val="006606DC"/>
    <w:rsid w:val="00660F36"/>
    <w:rsid w:val="00661163"/>
    <w:rsid w:val="00661FCF"/>
    <w:rsid w:val="0066227D"/>
    <w:rsid w:val="00662599"/>
    <w:rsid w:val="006627DA"/>
    <w:rsid w:val="0066350E"/>
    <w:rsid w:val="006636A8"/>
    <w:rsid w:val="0066381D"/>
    <w:rsid w:val="00664246"/>
    <w:rsid w:val="0066426B"/>
    <w:rsid w:val="00664FC8"/>
    <w:rsid w:val="006650D6"/>
    <w:rsid w:val="006652A0"/>
    <w:rsid w:val="00665355"/>
    <w:rsid w:val="00665379"/>
    <w:rsid w:val="00665776"/>
    <w:rsid w:val="00665BD7"/>
    <w:rsid w:val="00665E8F"/>
    <w:rsid w:val="00666009"/>
    <w:rsid w:val="006666EA"/>
    <w:rsid w:val="006670E6"/>
    <w:rsid w:val="0066730A"/>
    <w:rsid w:val="00667403"/>
    <w:rsid w:val="00667531"/>
    <w:rsid w:val="00667EAD"/>
    <w:rsid w:val="00670027"/>
    <w:rsid w:val="006705A1"/>
    <w:rsid w:val="0067063F"/>
    <w:rsid w:val="00670DCA"/>
    <w:rsid w:val="00670E93"/>
    <w:rsid w:val="006710B3"/>
    <w:rsid w:val="006713FE"/>
    <w:rsid w:val="006715CF"/>
    <w:rsid w:val="00671791"/>
    <w:rsid w:val="00671B1E"/>
    <w:rsid w:val="00671B4C"/>
    <w:rsid w:val="0067208D"/>
    <w:rsid w:val="00672395"/>
    <w:rsid w:val="006726E5"/>
    <w:rsid w:val="006726F1"/>
    <w:rsid w:val="006729B9"/>
    <w:rsid w:val="00672E31"/>
    <w:rsid w:val="0067328A"/>
    <w:rsid w:val="006733AA"/>
    <w:rsid w:val="0067345F"/>
    <w:rsid w:val="00673B9E"/>
    <w:rsid w:val="006749E3"/>
    <w:rsid w:val="00674A27"/>
    <w:rsid w:val="00674BF3"/>
    <w:rsid w:val="006753B2"/>
    <w:rsid w:val="00675970"/>
    <w:rsid w:val="006769B2"/>
    <w:rsid w:val="00676F00"/>
    <w:rsid w:val="006776F3"/>
    <w:rsid w:val="006779A4"/>
    <w:rsid w:val="006800F8"/>
    <w:rsid w:val="0068029D"/>
    <w:rsid w:val="00680383"/>
    <w:rsid w:val="0068049B"/>
    <w:rsid w:val="00680AC7"/>
    <w:rsid w:val="00680B2A"/>
    <w:rsid w:val="00680D9D"/>
    <w:rsid w:val="00681177"/>
    <w:rsid w:val="0068145F"/>
    <w:rsid w:val="00681695"/>
    <w:rsid w:val="00681D9D"/>
    <w:rsid w:val="00682196"/>
    <w:rsid w:val="00682310"/>
    <w:rsid w:val="006826CF"/>
    <w:rsid w:val="006832DB"/>
    <w:rsid w:val="0068382D"/>
    <w:rsid w:val="00683BA4"/>
    <w:rsid w:val="00684084"/>
    <w:rsid w:val="006840E3"/>
    <w:rsid w:val="0068447E"/>
    <w:rsid w:val="0068460F"/>
    <w:rsid w:val="00684B57"/>
    <w:rsid w:val="00684BCA"/>
    <w:rsid w:val="0068557E"/>
    <w:rsid w:val="00685C58"/>
    <w:rsid w:val="00685DEE"/>
    <w:rsid w:val="00685E8B"/>
    <w:rsid w:val="00685FAA"/>
    <w:rsid w:val="0068636D"/>
    <w:rsid w:val="00686395"/>
    <w:rsid w:val="00686738"/>
    <w:rsid w:val="00686CC3"/>
    <w:rsid w:val="00686D07"/>
    <w:rsid w:val="006878EE"/>
    <w:rsid w:val="00687BD3"/>
    <w:rsid w:val="006908D1"/>
    <w:rsid w:val="006910E0"/>
    <w:rsid w:val="006916BC"/>
    <w:rsid w:val="00692020"/>
    <w:rsid w:val="0069218F"/>
    <w:rsid w:val="00692835"/>
    <w:rsid w:val="00692C28"/>
    <w:rsid w:val="00692DBD"/>
    <w:rsid w:val="00693912"/>
    <w:rsid w:val="00694F6F"/>
    <w:rsid w:val="006956B1"/>
    <w:rsid w:val="0069598B"/>
    <w:rsid w:val="0069653F"/>
    <w:rsid w:val="00696834"/>
    <w:rsid w:val="00696A0C"/>
    <w:rsid w:val="00696C2F"/>
    <w:rsid w:val="00696DF3"/>
    <w:rsid w:val="00697591"/>
    <w:rsid w:val="00697DEB"/>
    <w:rsid w:val="006A0548"/>
    <w:rsid w:val="006A08D7"/>
    <w:rsid w:val="006A0954"/>
    <w:rsid w:val="006A09DE"/>
    <w:rsid w:val="006A0CE6"/>
    <w:rsid w:val="006A2868"/>
    <w:rsid w:val="006A327F"/>
    <w:rsid w:val="006A3AC4"/>
    <w:rsid w:val="006A3E30"/>
    <w:rsid w:val="006A4352"/>
    <w:rsid w:val="006A444A"/>
    <w:rsid w:val="006A4727"/>
    <w:rsid w:val="006A496E"/>
    <w:rsid w:val="006A505A"/>
    <w:rsid w:val="006A50A4"/>
    <w:rsid w:val="006A50FB"/>
    <w:rsid w:val="006A558C"/>
    <w:rsid w:val="006A55B1"/>
    <w:rsid w:val="006A5C8B"/>
    <w:rsid w:val="006A6B5D"/>
    <w:rsid w:val="006A6F26"/>
    <w:rsid w:val="006A6FBD"/>
    <w:rsid w:val="006A74A3"/>
    <w:rsid w:val="006A784D"/>
    <w:rsid w:val="006A7D2C"/>
    <w:rsid w:val="006B0156"/>
    <w:rsid w:val="006B02AD"/>
    <w:rsid w:val="006B05D0"/>
    <w:rsid w:val="006B0601"/>
    <w:rsid w:val="006B0AD6"/>
    <w:rsid w:val="006B0DD5"/>
    <w:rsid w:val="006B0EAE"/>
    <w:rsid w:val="006B1A51"/>
    <w:rsid w:val="006B1AA6"/>
    <w:rsid w:val="006B1DE5"/>
    <w:rsid w:val="006B2278"/>
    <w:rsid w:val="006B2345"/>
    <w:rsid w:val="006B28C6"/>
    <w:rsid w:val="006B2A92"/>
    <w:rsid w:val="006B32A7"/>
    <w:rsid w:val="006B34A5"/>
    <w:rsid w:val="006B37A0"/>
    <w:rsid w:val="006B3920"/>
    <w:rsid w:val="006B3FEA"/>
    <w:rsid w:val="006B4298"/>
    <w:rsid w:val="006B432E"/>
    <w:rsid w:val="006B46EF"/>
    <w:rsid w:val="006B5817"/>
    <w:rsid w:val="006B5AD1"/>
    <w:rsid w:val="006B6089"/>
    <w:rsid w:val="006B659A"/>
    <w:rsid w:val="006B7151"/>
    <w:rsid w:val="006B71AA"/>
    <w:rsid w:val="006B75F2"/>
    <w:rsid w:val="006B7A95"/>
    <w:rsid w:val="006C12F7"/>
    <w:rsid w:val="006C1578"/>
    <w:rsid w:val="006C18B5"/>
    <w:rsid w:val="006C2846"/>
    <w:rsid w:val="006C2C3F"/>
    <w:rsid w:val="006C3163"/>
    <w:rsid w:val="006C38F6"/>
    <w:rsid w:val="006C434B"/>
    <w:rsid w:val="006C494C"/>
    <w:rsid w:val="006C5454"/>
    <w:rsid w:val="006C55BA"/>
    <w:rsid w:val="006C5669"/>
    <w:rsid w:val="006C5979"/>
    <w:rsid w:val="006C5B25"/>
    <w:rsid w:val="006C64B7"/>
    <w:rsid w:val="006C679B"/>
    <w:rsid w:val="006C6BC1"/>
    <w:rsid w:val="006C6FCB"/>
    <w:rsid w:val="006C77A8"/>
    <w:rsid w:val="006C7FA8"/>
    <w:rsid w:val="006D006A"/>
    <w:rsid w:val="006D0079"/>
    <w:rsid w:val="006D0ED4"/>
    <w:rsid w:val="006D15FB"/>
    <w:rsid w:val="006D1701"/>
    <w:rsid w:val="006D1815"/>
    <w:rsid w:val="006D1836"/>
    <w:rsid w:val="006D1B8D"/>
    <w:rsid w:val="006D25ED"/>
    <w:rsid w:val="006D2AB7"/>
    <w:rsid w:val="006D2B35"/>
    <w:rsid w:val="006D3001"/>
    <w:rsid w:val="006D3100"/>
    <w:rsid w:val="006D3271"/>
    <w:rsid w:val="006D369F"/>
    <w:rsid w:val="006D3A14"/>
    <w:rsid w:val="006D438B"/>
    <w:rsid w:val="006D4656"/>
    <w:rsid w:val="006D4829"/>
    <w:rsid w:val="006D4984"/>
    <w:rsid w:val="006D4A96"/>
    <w:rsid w:val="006D4F4E"/>
    <w:rsid w:val="006D60D6"/>
    <w:rsid w:val="006D6464"/>
    <w:rsid w:val="006D7236"/>
    <w:rsid w:val="006D723F"/>
    <w:rsid w:val="006D732E"/>
    <w:rsid w:val="006D7C9C"/>
    <w:rsid w:val="006D7CF0"/>
    <w:rsid w:val="006D7E78"/>
    <w:rsid w:val="006E05F7"/>
    <w:rsid w:val="006E0E18"/>
    <w:rsid w:val="006E1920"/>
    <w:rsid w:val="006E1960"/>
    <w:rsid w:val="006E1C55"/>
    <w:rsid w:val="006E286E"/>
    <w:rsid w:val="006E289A"/>
    <w:rsid w:val="006E2C03"/>
    <w:rsid w:val="006E2C55"/>
    <w:rsid w:val="006E2D65"/>
    <w:rsid w:val="006E34A9"/>
    <w:rsid w:val="006E3A63"/>
    <w:rsid w:val="006E3B02"/>
    <w:rsid w:val="006E3F2B"/>
    <w:rsid w:val="006E49F6"/>
    <w:rsid w:val="006E4A32"/>
    <w:rsid w:val="006E4E72"/>
    <w:rsid w:val="006E517E"/>
    <w:rsid w:val="006E53FB"/>
    <w:rsid w:val="006E58E2"/>
    <w:rsid w:val="006E5C73"/>
    <w:rsid w:val="006E60C0"/>
    <w:rsid w:val="006E6B75"/>
    <w:rsid w:val="006E71BD"/>
    <w:rsid w:val="006E751C"/>
    <w:rsid w:val="006E7886"/>
    <w:rsid w:val="006E797B"/>
    <w:rsid w:val="006F04E2"/>
    <w:rsid w:val="006F05E3"/>
    <w:rsid w:val="006F08B1"/>
    <w:rsid w:val="006F0BA2"/>
    <w:rsid w:val="006F0E1A"/>
    <w:rsid w:val="006F0FE6"/>
    <w:rsid w:val="006F11B0"/>
    <w:rsid w:val="006F1C28"/>
    <w:rsid w:val="006F2FF1"/>
    <w:rsid w:val="006F30AC"/>
    <w:rsid w:val="006F364E"/>
    <w:rsid w:val="006F3A1A"/>
    <w:rsid w:val="006F40F9"/>
    <w:rsid w:val="006F45F0"/>
    <w:rsid w:val="006F4CC7"/>
    <w:rsid w:val="006F523C"/>
    <w:rsid w:val="006F58EB"/>
    <w:rsid w:val="006F5C21"/>
    <w:rsid w:val="006F5F3F"/>
    <w:rsid w:val="006F5FCE"/>
    <w:rsid w:val="006F6101"/>
    <w:rsid w:val="006F65D7"/>
    <w:rsid w:val="006F6F0F"/>
    <w:rsid w:val="006F6F26"/>
    <w:rsid w:val="006F6F34"/>
    <w:rsid w:val="006F7041"/>
    <w:rsid w:val="006F71B7"/>
    <w:rsid w:val="006F7937"/>
    <w:rsid w:val="006F7CDE"/>
    <w:rsid w:val="00700A26"/>
    <w:rsid w:val="00700A50"/>
    <w:rsid w:val="00700B64"/>
    <w:rsid w:val="00701DDC"/>
    <w:rsid w:val="007025B9"/>
    <w:rsid w:val="00702C1D"/>
    <w:rsid w:val="00702CAF"/>
    <w:rsid w:val="00702CEF"/>
    <w:rsid w:val="00702CFA"/>
    <w:rsid w:val="00702D18"/>
    <w:rsid w:val="00703D23"/>
    <w:rsid w:val="0070431B"/>
    <w:rsid w:val="007047D3"/>
    <w:rsid w:val="00704846"/>
    <w:rsid w:val="00704AAB"/>
    <w:rsid w:val="00704EFE"/>
    <w:rsid w:val="0070597D"/>
    <w:rsid w:val="00705DC2"/>
    <w:rsid w:val="0070640E"/>
    <w:rsid w:val="007067F2"/>
    <w:rsid w:val="00706959"/>
    <w:rsid w:val="00706DCA"/>
    <w:rsid w:val="007071FA"/>
    <w:rsid w:val="007073F1"/>
    <w:rsid w:val="00707AB3"/>
    <w:rsid w:val="00707DFF"/>
    <w:rsid w:val="0071054D"/>
    <w:rsid w:val="00710A10"/>
    <w:rsid w:val="00710C63"/>
    <w:rsid w:val="00710EF3"/>
    <w:rsid w:val="007116A8"/>
    <w:rsid w:val="007128FA"/>
    <w:rsid w:val="007130C4"/>
    <w:rsid w:val="007138EF"/>
    <w:rsid w:val="00713A2D"/>
    <w:rsid w:val="00713B55"/>
    <w:rsid w:val="007140F9"/>
    <w:rsid w:val="007148D6"/>
    <w:rsid w:val="00714B2C"/>
    <w:rsid w:val="00714B9C"/>
    <w:rsid w:val="00714C65"/>
    <w:rsid w:val="00714D3D"/>
    <w:rsid w:val="00714D47"/>
    <w:rsid w:val="007151E7"/>
    <w:rsid w:val="0071544C"/>
    <w:rsid w:val="00715D2D"/>
    <w:rsid w:val="00715F04"/>
    <w:rsid w:val="00716DE2"/>
    <w:rsid w:val="00716ED5"/>
    <w:rsid w:val="0071792F"/>
    <w:rsid w:val="00717AC0"/>
    <w:rsid w:val="00717E3C"/>
    <w:rsid w:val="007200E2"/>
    <w:rsid w:val="007201A1"/>
    <w:rsid w:val="0072036F"/>
    <w:rsid w:val="00720640"/>
    <w:rsid w:val="00720710"/>
    <w:rsid w:val="007208EE"/>
    <w:rsid w:val="007209BA"/>
    <w:rsid w:val="00722B24"/>
    <w:rsid w:val="00723065"/>
    <w:rsid w:val="00723172"/>
    <w:rsid w:val="007231BD"/>
    <w:rsid w:val="00723B62"/>
    <w:rsid w:val="00724278"/>
    <w:rsid w:val="007246AC"/>
    <w:rsid w:val="0072476A"/>
    <w:rsid w:val="00724AF3"/>
    <w:rsid w:val="00724CA1"/>
    <w:rsid w:val="00725502"/>
    <w:rsid w:val="007259FA"/>
    <w:rsid w:val="00726252"/>
    <w:rsid w:val="0072690F"/>
    <w:rsid w:val="00726ADE"/>
    <w:rsid w:val="00727221"/>
    <w:rsid w:val="007275CE"/>
    <w:rsid w:val="00727902"/>
    <w:rsid w:val="00727D31"/>
    <w:rsid w:val="00727EE8"/>
    <w:rsid w:val="0073002D"/>
    <w:rsid w:val="00730171"/>
    <w:rsid w:val="007303F4"/>
    <w:rsid w:val="007306D7"/>
    <w:rsid w:val="0073080A"/>
    <w:rsid w:val="007309BF"/>
    <w:rsid w:val="00731119"/>
    <w:rsid w:val="00731BDC"/>
    <w:rsid w:val="00731F66"/>
    <w:rsid w:val="00733079"/>
    <w:rsid w:val="00733301"/>
    <w:rsid w:val="0073337E"/>
    <w:rsid w:val="00733852"/>
    <w:rsid w:val="00733CCF"/>
    <w:rsid w:val="00733CF1"/>
    <w:rsid w:val="00733DAA"/>
    <w:rsid w:val="00734094"/>
    <w:rsid w:val="007340A1"/>
    <w:rsid w:val="00734217"/>
    <w:rsid w:val="00734A11"/>
    <w:rsid w:val="00735039"/>
    <w:rsid w:val="0073553C"/>
    <w:rsid w:val="00735EC8"/>
    <w:rsid w:val="00735F77"/>
    <w:rsid w:val="00737244"/>
    <w:rsid w:val="00737A29"/>
    <w:rsid w:val="00737BF6"/>
    <w:rsid w:val="00740B7C"/>
    <w:rsid w:val="00740CC6"/>
    <w:rsid w:val="00741019"/>
    <w:rsid w:val="0074109B"/>
    <w:rsid w:val="0074194B"/>
    <w:rsid w:val="00741C25"/>
    <w:rsid w:val="00741DCB"/>
    <w:rsid w:val="007422F5"/>
    <w:rsid w:val="00742918"/>
    <w:rsid w:val="00742925"/>
    <w:rsid w:val="00743376"/>
    <w:rsid w:val="00743A52"/>
    <w:rsid w:val="00743C3D"/>
    <w:rsid w:val="00743F93"/>
    <w:rsid w:val="00744063"/>
    <w:rsid w:val="007447D6"/>
    <w:rsid w:val="007448D0"/>
    <w:rsid w:val="0074494B"/>
    <w:rsid w:val="00744CC4"/>
    <w:rsid w:val="00744FBF"/>
    <w:rsid w:val="00745D28"/>
    <w:rsid w:val="00745FD8"/>
    <w:rsid w:val="00746066"/>
    <w:rsid w:val="00746421"/>
    <w:rsid w:val="00746796"/>
    <w:rsid w:val="007468D3"/>
    <w:rsid w:val="00746AB6"/>
    <w:rsid w:val="00746AB8"/>
    <w:rsid w:val="007471A7"/>
    <w:rsid w:val="0074755C"/>
    <w:rsid w:val="00747C69"/>
    <w:rsid w:val="00747DEF"/>
    <w:rsid w:val="00747F84"/>
    <w:rsid w:val="00747FF2"/>
    <w:rsid w:val="00750411"/>
    <w:rsid w:val="00750A45"/>
    <w:rsid w:val="00751493"/>
    <w:rsid w:val="007516C9"/>
    <w:rsid w:val="00751FD2"/>
    <w:rsid w:val="0075201D"/>
    <w:rsid w:val="0075234B"/>
    <w:rsid w:val="00752C63"/>
    <w:rsid w:val="00753298"/>
    <w:rsid w:val="00753626"/>
    <w:rsid w:val="00753C47"/>
    <w:rsid w:val="00755DF0"/>
    <w:rsid w:val="00756015"/>
    <w:rsid w:val="00756089"/>
    <w:rsid w:val="00756139"/>
    <w:rsid w:val="0075650D"/>
    <w:rsid w:val="007565B4"/>
    <w:rsid w:val="00757381"/>
    <w:rsid w:val="00757AF3"/>
    <w:rsid w:val="00760D74"/>
    <w:rsid w:val="0076162E"/>
    <w:rsid w:val="00762614"/>
    <w:rsid w:val="00762E0A"/>
    <w:rsid w:val="0076355B"/>
    <w:rsid w:val="00763B9D"/>
    <w:rsid w:val="00763D55"/>
    <w:rsid w:val="00764250"/>
    <w:rsid w:val="00764331"/>
    <w:rsid w:val="00764BBB"/>
    <w:rsid w:val="00764FB8"/>
    <w:rsid w:val="00765046"/>
    <w:rsid w:val="00765357"/>
    <w:rsid w:val="007653E3"/>
    <w:rsid w:val="00766B18"/>
    <w:rsid w:val="00766E44"/>
    <w:rsid w:val="00767139"/>
    <w:rsid w:val="00767A88"/>
    <w:rsid w:val="00770005"/>
    <w:rsid w:val="007700AA"/>
    <w:rsid w:val="007700EE"/>
    <w:rsid w:val="00770161"/>
    <w:rsid w:val="00770218"/>
    <w:rsid w:val="007709D4"/>
    <w:rsid w:val="007714E0"/>
    <w:rsid w:val="007715D9"/>
    <w:rsid w:val="007716BB"/>
    <w:rsid w:val="00772899"/>
    <w:rsid w:val="00772B95"/>
    <w:rsid w:val="00772DB6"/>
    <w:rsid w:val="00773089"/>
    <w:rsid w:val="007739CC"/>
    <w:rsid w:val="00773C28"/>
    <w:rsid w:val="00773F14"/>
    <w:rsid w:val="00774812"/>
    <w:rsid w:val="00775071"/>
    <w:rsid w:val="007754D8"/>
    <w:rsid w:val="0077568C"/>
    <w:rsid w:val="00775726"/>
    <w:rsid w:val="00775D43"/>
    <w:rsid w:val="00775D74"/>
    <w:rsid w:val="007764AA"/>
    <w:rsid w:val="007773AD"/>
    <w:rsid w:val="007776A9"/>
    <w:rsid w:val="00777EEC"/>
    <w:rsid w:val="007803F5"/>
    <w:rsid w:val="00780AB4"/>
    <w:rsid w:val="00780DE8"/>
    <w:rsid w:val="00780FF0"/>
    <w:rsid w:val="00781256"/>
    <w:rsid w:val="007816D4"/>
    <w:rsid w:val="00781A9B"/>
    <w:rsid w:val="00782097"/>
    <w:rsid w:val="0078299D"/>
    <w:rsid w:val="00783269"/>
    <w:rsid w:val="00783F76"/>
    <w:rsid w:val="00784214"/>
    <w:rsid w:val="00784390"/>
    <w:rsid w:val="00784910"/>
    <w:rsid w:val="00784BF3"/>
    <w:rsid w:val="00784EB7"/>
    <w:rsid w:val="0078571C"/>
    <w:rsid w:val="0078580D"/>
    <w:rsid w:val="0078615E"/>
    <w:rsid w:val="00786F98"/>
    <w:rsid w:val="0078752E"/>
    <w:rsid w:val="00787AE3"/>
    <w:rsid w:val="00787BF4"/>
    <w:rsid w:val="00787D94"/>
    <w:rsid w:val="00790719"/>
    <w:rsid w:val="00790DF8"/>
    <w:rsid w:val="0079195F"/>
    <w:rsid w:val="00791A23"/>
    <w:rsid w:val="00791C4B"/>
    <w:rsid w:val="00791CD9"/>
    <w:rsid w:val="00792179"/>
    <w:rsid w:val="00792435"/>
    <w:rsid w:val="007927E6"/>
    <w:rsid w:val="007935D0"/>
    <w:rsid w:val="0079420C"/>
    <w:rsid w:val="00794BE5"/>
    <w:rsid w:val="00794CE7"/>
    <w:rsid w:val="00794D5B"/>
    <w:rsid w:val="00794F49"/>
    <w:rsid w:val="00795073"/>
    <w:rsid w:val="00795185"/>
    <w:rsid w:val="0079595E"/>
    <w:rsid w:val="00795E98"/>
    <w:rsid w:val="00795FEE"/>
    <w:rsid w:val="0079680D"/>
    <w:rsid w:val="00796B47"/>
    <w:rsid w:val="00796C65"/>
    <w:rsid w:val="007972AE"/>
    <w:rsid w:val="0079754D"/>
    <w:rsid w:val="007976EA"/>
    <w:rsid w:val="007A0688"/>
    <w:rsid w:val="007A147E"/>
    <w:rsid w:val="007A1655"/>
    <w:rsid w:val="007A19B8"/>
    <w:rsid w:val="007A1F19"/>
    <w:rsid w:val="007A2B45"/>
    <w:rsid w:val="007A2F4E"/>
    <w:rsid w:val="007A338D"/>
    <w:rsid w:val="007A3476"/>
    <w:rsid w:val="007A373B"/>
    <w:rsid w:val="007A3EC3"/>
    <w:rsid w:val="007A3F33"/>
    <w:rsid w:val="007A42A6"/>
    <w:rsid w:val="007A47F3"/>
    <w:rsid w:val="007A52D3"/>
    <w:rsid w:val="007A5331"/>
    <w:rsid w:val="007A612D"/>
    <w:rsid w:val="007A64A0"/>
    <w:rsid w:val="007A6A0E"/>
    <w:rsid w:val="007A6D73"/>
    <w:rsid w:val="007A6FD2"/>
    <w:rsid w:val="007A72B7"/>
    <w:rsid w:val="007A72DB"/>
    <w:rsid w:val="007A75E2"/>
    <w:rsid w:val="007A7981"/>
    <w:rsid w:val="007A7D09"/>
    <w:rsid w:val="007B00AB"/>
    <w:rsid w:val="007B0214"/>
    <w:rsid w:val="007B0936"/>
    <w:rsid w:val="007B0ACE"/>
    <w:rsid w:val="007B0B47"/>
    <w:rsid w:val="007B0B53"/>
    <w:rsid w:val="007B0C59"/>
    <w:rsid w:val="007B0EF4"/>
    <w:rsid w:val="007B164D"/>
    <w:rsid w:val="007B1F33"/>
    <w:rsid w:val="007B1FC8"/>
    <w:rsid w:val="007B24F6"/>
    <w:rsid w:val="007B2DDC"/>
    <w:rsid w:val="007B2E3F"/>
    <w:rsid w:val="007B37EA"/>
    <w:rsid w:val="007B384D"/>
    <w:rsid w:val="007B5BB9"/>
    <w:rsid w:val="007B5C1E"/>
    <w:rsid w:val="007B5EE1"/>
    <w:rsid w:val="007B67B8"/>
    <w:rsid w:val="007B6EF9"/>
    <w:rsid w:val="007B762E"/>
    <w:rsid w:val="007B7671"/>
    <w:rsid w:val="007B7829"/>
    <w:rsid w:val="007B7B5E"/>
    <w:rsid w:val="007B7DEB"/>
    <w:rsid w:val="007C0D76"/>
    <w:rsid w:val="007C170A"/>
    <w:rsid w:val="007C18E8"/>
    <w:rsid w:val="007C18FC"/>
    <w:rsid w:val="007C1B8E"/>
    <w:rsid w:val="007C2C18"/>
    <w:rsid w:val="007C3820"/>
    <w:rsid w:val="007C3F8C"/>
    <w:rsid w:val="007C3FE8"/>
    <w:rsid w:val="007C404E"/>
    <w:rsid w:val="007C5273"/>
    <w:rsid w:val="007C52F7"/>
    <w:rsid w:val="007C5CB5"/>
    <w:rsid w:val="007C6D47"/>
    <w:rsid w:val="007C70AD"/>
    <w:rsid w:val="007C78C7"/>
    <w:rsid w:val="007C7AC3"/>
    <w:rsid w:val="007C7B71"/>
    <w:rsid w:val="007D041B"/>
    <w:rsid w:val="007D1E59"/>
    <w:rsid w:val="007D308D"/>
    <w:rsid w:val="007D3319"/>
    <w:rsid w:val="007D36AC"/>
    <w:rsid w:val="007D3E24"/>
    <w:rsid w:val="007D3EE6"/>
    <w:rsid w:val="007D49E8"/>
    <w:rsid w:val="007D4D00"/>
    <w:rsid w:val="007D5B5D"/>
    <w:rsid w:val="007D6BB2"/>
    <w:rsid w:val="007D7369"/>
    <w:rsid w:val="007D7891"/>
    <w:rsid w:val="007D7C5D"/>
    <w:rsid w:val="007E017C"/>
    <w:rsid w:val="007E05A2"/>
    <w:rsid w:val="007E0D70"/>
    <w:rsid w:val="007E0FC7"/>
    <w:rsid w:val="007E1026"/>
    <w:rsid w:val="007E1082"/>
    <w:rsid w:val="007E15F8"/>
    <w:rsid w:val="007E217C"/>
    <w:rsid w:val="007E2B5D"/>
    <w:rsid w:val="007E33BD"/>
    <w:rsid w:val="007E33BF"/>
    <w:rsid w:val="007E34F2"/>
    <w:rsid w:val="007E36C6"/>
    <w:rsid w:val="007E3F81"/>
    <w:rsid w:val="007E4118"/>
    <w:rsid w:val="007E43C3"/>
    <w:rsid w:val="007E4C90"/>
    <w:rsid w:val="007E4E96"/>
    <w:rsid w:val="007E5FC9"/>
    <w:rsid w:val="007E6250"/>
    <w:rsid w:val="007E629D"/>
    <w:rsid w:val="007E641C"/>
    <w:rsid w:val="007E66E1"/>
    <w:rsid w:val="007E6A3E"/>
    <w:rsid w:val="007E6ACE"/>
    <w:rsid w:val="007E71E1"/>
    <w:rsid w:val="007E7B79"/>
    <w:rsid w:val="007E7C73"/>
    <w:rsid w:val="007F106C"/>
    <w:rsid w:val="007F1476"/>
    <w:rsid w:val="007F1518"/>
    <w:rsid w:val="007F18E0"/>
    <w:rsid w:val="007F39D3"/>
    <w:rsid w:val="007F3CB8"/>
    <w:rsid w:val="007F3E11"/>
    <w:rsid w:val="007F4303"/>
    <w:rsid w:val="007F4521"/>
    <w:rsid w:val="007F4D2E"/>
    <w:rsid w:val="007F4FF7"/>
    <w:rsid w:val="007F5085"/>
    <w:rsid w:val="007F5133"/>
    <w:rsid w:val="007F5396"/>
    <w:rsid w:val="007F5677"/>
    <w:rsid w:val="007F5818"/>
    <w:rsid w:val="007F583A"/>
    <w:rsid w:val="007F5FD5"/>
    <w:rsid w:val="007F6197"/>
    <w:rsid w:val="007F6AC7"/>
    <w:rsid w:val="007F7C93"/>
    <w:rsid w:val="007F7DCB"/>
    <w:rsid w:val="007F7EF1"/>
    <w:rsid w:val="0080051A"/>
    <w:rsid w:val="00801BA3"/>
    <w:rsid w:val="00802025"/>
    <w:rsid w:val="008020DA"/>
    <w:rsid w:val="0080233A"/>
    <w:rsid w:val="00802349"/>
    <w:rsid w:val="00803A8B"/>
    <w:rsid w:val="00803CA3"/>
    <w:rsid w:val="0080521C"/>
    <w:rsid w:val="008058D4"/>
    <w:rsid w:val="008058E3"/>
    <w:rsid w:val="00805ACA"/>
    <w:rsid w:val="00805C29"/>
    <w:rsid w:val="00805EB2"/>
    <w:rsid w:val="00806459"/>
    <w:rsid w:val="00806868"/>
    <w:rsid w:val="00806E1D"/>
    <w:rsid w:val="008075FD"/>
    <w:rsid w:val="008076E9"/>
    <w:rsid w:val="00807842"/>
    <w:rsid w:val="00807986"/>
    <w:rsid w:val="00807D14"/>
    <w:rsid w:val="00807FD7"/>
    <w:rsid w:val="008104EA"/>
    <w:rsid w:val="008107DC"/>
    <w:rsid w:val="00810FD6"/>
    <w:rsid w:val="008127AF"/>
    <w:rsid w:val="008129FA"/>
    <w:rsid w:val="00812C0E"/>
    <w:rsid w:val="0081300B"/>
    <w:rsid w:val="00813F72"/>
    <w:rsid w:val="008145C9"/>
    <w:rsid w:val="00815C74"/>
    <w:rsid w:val="00815E26"/>
    <w:rsid w:val="00815FB0"/>
    <w:rsid w:val="00816275"/>
    <w:rsid w:val="00816BBF"/>
    <w:rsid w:val="00816D2A"/>
    <w:rsid w:val="00817172"/>
    <w:rsid w:val="008173F9"/>
    <w:rsid w:val="0081742F"/>
    <w:rsid w:val="008177E2"/>
    <w:rsid w:val="00817AE4"/>
    <w:rsid w:val="00817B77"/>
    <w:rsid w:val="00817B81"/>
    <w:rsid w:val="00817BDC"/>
    <w:rsid w:val="00817C97"/>
    <w:rsid w:val="00820C23"/>
    <w:rsid w:val="008218A3"/>
    <w:rsid w:val="008229B1"/>
    <w:rsid w:val="00822C31"/>
    <w:rsid w:val="00822F12"/>
    <w:rsid w:val="00823033"/>
    <w:rsid w:val="008236B4"/>
    <w:rsid w:val="00823BE3"/>
    <w:rsid w:val="008245D4"/>
    <w:rsid w:val="00824EE8"/>
    <w:rsid w:val="00824F3C"/>
    <w:rsid w:val="00825082"/>
    <w:rsid w:val="00825155"/>
    <w:rsid w:val="008251B0"/>
    <w:rsid w:val="0082525A"/>
    <w:rsid w:val="0082575F"/>
    <w:rsid w:val="008259C6"/>
    <w:rsid w:val="00825E8F"/>
    <w:rsid w:val="00826462"/>
    <w:rsid w:val="008265CF"/>
    <w:rsid w:val="0082682C"/>
    <w:rsid w:val="00826E35"/>
    <w:rsid w:val="00826F0B"/>
    <w:rsid w:val="00827150"/>
    <w:rsid w:val="00827D5C"/>
    <w:rsid w:val="00827DD3"/>
    <w:rsid w:val="00830B86"/>
    <w:rsid w:val="00831036"/>
    <w:rsid w:val="008314C6"/>
    <w:rsid w:val="008314D9"/>
    <w:rsid w:val="00832162"/>
    <w:rsid w:val="0083244C"/>
    <w:rsid w:val="00833F1F"/>
    <w:rsid w:val="0083407B"/>
    <w:rsid w:val="00834887"/>
    <w:rsid w:val="0083498D"/>
    <w:rsid w:val="00834A6B"/>
    <w:rsid w:val="00834BE1"/>
    <w:rsid w:val="00834C4A"/>
    <w:rsid w:val="00834D51"/>
    <w:rsid w:val="00834E00"/>
    <w:rsid w:val="0083596F"/>
    <w:rsid w:val="00835AB8"/>
    <w:rsid w:val="00836373"/>
    <w:rsid w:val="0083697C"/>
    <w:rsid w:val="00836A3A"/>
    <w:rsid w:val="008373CC"/>
    <w:rsid w:val="00840064"/>
    <w:rsid w:val="00840636"/>
    <w:rsid w:val="00840753"/>
    <w:rsid w:val="00840879"/>
    <w:rsid w:val="00840E86"/>
    <w:rsid w:val="00842E2A"/>
    <w:rsid w:val="008434D6"/>
    <w:rsid w:val="00843DE2"/>
    <w:rsid w:val="0084452F"/>
    <w:rsid w:val="008448F8"/>
    <w:rsid w:val="00844D1F"/>
    <w:rsid w:val="0084557D"/>
    <w:rsid w:val="008459A2"/>
    <w:rsid w:val="00845A10"/>
    <w:rsid w:val="00846235"/>
    <w:rsid w:val="008462EC"/>
    <w:rsid w:val="00846369"/>
    <w:rsid w:val="008465C8"/>
    <w:rsid w:val="008465EB"/>
    <w:rsid w:val="008473E9"/>
    <w:rsid w:val="00847B4A"/>
    <w:rsid w:val="00850184"/>
    <w:rsid w:val="0085100A"/>
    <w:rsid w:val="00852027"/>
    <w:rsid w:val="00853017"/>
    <w:rsid w:val="00853113"/>
    <w:rsid w:val="00853E83"/>
    <w:rsid w:val="00854374"/>
    <w:rsid w:val="00854D2A"/>
    <w:rsid w:val="008551FA"/>
    <w:rsid w:val="0085554B"/>
    <w:rsid w:val="008555FF"/>
    <w:rsid w:val="00855C7D"/>
    <w:rsid w:val="00855E65"/>
    <w:rsid w:val="00856B72"/>
    <w:rsid w:val="0085734E"/>
    <w:rsid w:val="008574E2"/>
    <w:rsid w:val="008575C9"/>
    <w:rsid w:val="00857887"/>
    <w:rsid w:val="008601E2"/>
    <w:rsid w:val="00860E15"/>
    <w:rsid w:val="0086139B"/>
    <w:rsid w:val="00861C61"/>
    <w:rsid w:val="008620BA"/>
    <w:rsid w:val="00862234"/>
    <w:rsid w:val="0086282C"/>
    <w:rsid w:val="00862AE2"/>
    <w:rsid w:val="00862CF0"/>
    <w:rsid w:val="008632A9"/>
    <w:rsid w:val="00863919"/>
    <w:rsid w:val="0086394A"/>
    <w:rsid w:val="008639E9"/>
    <w:rsid w:val="008649D5"/>
    <w:rsid w:val="008652AF"/>
    <w:rsid w:val="008653CB"/>
    <w:rsid w:val="00865AD8"/>
    <w:rsid w:val="00865FE7"/>
    <w:rsid w:val="008664A8"/>
    <w:rsid w:val="0086675A"/>
    <w:rsid w:val="0086695B"/>
    <w:rsid w:val="00866AA2"/>
    <w:rsid w:val="008671AA"/>
    <w:rsid w:val="0086794E"/>
    <w:rsid w:val="00867E9B"/>
    <w:rsid w:val="00867FA6"/>
    <w:rsid w:val="0087097B"/>
    <w:rsid w:val="00871808"/>
    <w:rsid w:val="00871BAF"/>
    <w:rsid w:val="00871E23"/>
    <w:rsid w:val="00871EB9"/>
    <w:rsid w:val="008723D6"/>
    <w:rsid w:val="0087253F"/>
    <w:rsid w:val="00872686"/>
    <w:rsid w:val="00872836"/>
    <w:rsid w:val="00873C8E"/>
    <w:rsid w:val="00873E67"/>
    <w:rsid w:val="008746DD"/>
    <w:rsid w:val="00874845"/>
    <w:rsid w:val="00874CFA"/>
    <w:rsid w:val="00874D7D"/>
    <w:rsid w:val="00875209"/>
    <w:rsid w:val="0087565F"/>
    <w:rsid w:val="0087567A"/>
    <w:rsid w:val="00876073"/>
    <w:rsid w:val="008763A2"/>
    <w:rsid w:val="008765C2"/>
    <w:rsid w:val="00876AEC"/>
    <w:rsid w:val="00876D01"/>
    <w:rsid w:val="00876D44"/>
    <w:rsid w:val="00876D8B"/>
    <w:rsid w:val="00877DDB"/>
    <w:rsid w:val="00880003"/>
    <w:rsid w:val="00880093"/>
    <w:rsid w:val="0088074B"/>
    <w:rsid w:val="00880F50"/>
    <w:rsid w:val="00881CC5"/>
    <w:rsid w:val="00882475"/>
    <w:rsid w:val="00882592"/>
    <w:rsid w:val="0088269C"/>
    <w:rsid w:val="0088272F"/>
    <w:rsid w:val="0088304B"/>
    <w:rsid w:val="008831B8"/>
    <w:rsid w:val="00883954"/>
    <w:rsid w:val="00883E98"/>
    <w:rsid w:val="00884DA2"/>
    <w:rsid w:val="0088513F"/>
    <w:rsid w:val="008852C7"/>
    <w:rsid w:val="008852F0"/>
    <w:rsid w:val="008853B8"/>
    <w:rsid w:val="008856A6"/>
    <w:rsid w:val="008858D6"/>
    <w:rsid w:val="00885F82"/>
    <w:rsid w:val="008861FF"/>
    <w:rsid w:val="00886840"/>
    <w:rsid w:val="008877F0"/>
    <w:rsid w:val="008879E8"/>
    <w:rsid w:val="00890129"/>
    <w:rsid w:val="00890B56"/>
    <w:rsid w:val="00891B41"/>
    <w:rsid w:val="00891D1A"/>
    <w:rsid w:val="00891E6B"/>
    <w:rsid w:val="00892102"/>
    <w:rsid w:val="008922D4"/>
    <w:rsid w:val="00892430"/>
    <w:rsid w:val="008924AF"/>
    <w:rsid w:val="00892771"/>
    <w:rsid w:val="00892930"/>
    <w:rsid w:val="00892C97"/>
    <w:rsid w:val="00892D2A"/>
    <w:rsid w:val="008930D6"/>
    <w:rsid w:val="00893147"/>
    <w:rsid w:val="0089331F"/>
    <w:rsid w:val="00893E54"/>
    <w:rsid w:val="00893E5A"/>
    <w:rsid w:val="0089465E"/>
    <w:rsid w:val="00894A09"/>
    <w:rsid w:val="00894C0E"/>
    <w:rsid w:val="008954A4"/>
    <w:rsid w:val="00895613"/>
    <w:rsid w:val="00895EFA"/>
    <w:rsid w:val="00896087"/>
    <w:rsid w:val="008966F6"/>
    <w:rsid w:val="008975A0"/>
    <w:rsid w:val="008978F1"/>
    <w:rsid w:val="00897B45"/>
    <w:rsid w:val="008A0382"/>
    <w:rsid w:val="008A110A"/>
    <w:rsid w:val="008A133A"/>
    <w:rsid w:val="008A194F"/>
    <w:rsid w:val="008A1E0E"/>
    <w:rsid w:val="008A1F3E"/>
    <w:rsid w:val="008A24A6"/>
    <w:rsid w:val="008A2510"/>
    <w:rsid w:val="008A251C"/>
    <w:rsid w:val="008A2521"/>
    <w:rsid w:val="008A26C2"/>
    <w:rsid w:val="008A2B4D"/>
    <w:rsid w:val="008A2D86"/>
    <w:rsid w:val="008A330F"/>
    <w:rsid w:val="008A4155"/>
    <w:rsid w:val="008A4BD6"/>
    <w:rsid w:val="008A4CD6"/>
    <w:rsid w:val="008A4E67"/>
    <w:rsid w:val="008A57F0"/>
    <w:rsid w:val="008A5C73"/>
    <w:rsid w:val="008A5CDA"/>
    <w:rsid w:val="008A61EC"/>
    <w:rsid w:val="008A6C67"/>
    <w:rsid w:val="008A6FEE"/>
    <w:rsid w:val="008B04E2"/>
    <w:rsid w:val="008B0557"/>
    <w:rsid w:val="008B0742"/>
    <w:rsid w:val="008B08CC"/>
    <w:rsid w:val="008B0D6C"/>
    <w:rsid w:val="008B253F"/>
    <w:rsid w:val="008B27BD"/>
    <w:rsid w:val="008B2E87"/>
    <w:rsid w:val="008B3316"/>
    <w:rsid w:val="008B3914"/>
    <w:rsid w:val="008B3999"/>
    <w:rsid w:val="008B3FCE"/>
    <w:rsid w:val="008B4C57"/>
    <w:rsid w:val="008B4D45"/>
    <w:rsid w:val="008B5056"/>
    <w:rsid w:val="008B54BA"/>
    <w:rsid w:val="008B5630"/>
    <w:rsid w:val="008B5859"/>
    <w:rsid w:val="008B5DE8"/>
    <w:rsid w:val="008B634C"/>
    <w:rsid w:val="008B6759"/>
    <w:rsid w:val="008B695B"/>
    <w:rsid w:val="008B6A40"/>
    <w:rsid w:val="008B7241"/>
    <w:rsid w:val="008B78FD"/>
    <w:rsid w:val="008B7D18"/>
    <w:rsid w:val="008B7DD6"/>
    <w:rsid w:val="008C0C7F"/>
    <w:rsid w:val="008C1565"/>
    <w:rsid w:val="008C1CE7"/>
    <w:rsid w:val="008C1E6C"/>
    <w:rsid w:val="008C22B7"/>
    <w:rsid w:val="008C246F"/>
    <w:rsid w:val="008C2A61"/>
    <w:rsid w:val="008C2AA7"/>
    <w:rsid w:val="008C34BB"/>
    <w:rsid w:val="008C3504"/>
    <w:rsid w:val="008C395A"/>
    <w:rsid w:val="008C52D7"/>
    <w:rsid w:val="008C55A2"/>
    <w:rsid w:val="008C5A1D"/>
    <w:rsid w:val="008C5C50"/>
    <w:rsid w:val="008C612C"/>
    <w:rsid w:val="008C6CB8"/>
    <w:rsid w:val="008C6E37"/>
    <w:rsid w:val="008C77F1"/>
    <w:rsid w:val="008D0D9B"/>
    <w:rsid w:val="008D13AA"/>
    <w:rsid w:val="008D15D9"/>
    <w:rsid w:val="008D2CED"/>
    <w:rsid w:val="008D493E"/>
    <w:rsid w:val="008D4E7B"/>
    <w:rsid w:val="008D51E4"/>
    <w:rsid w:val="008D5245"/>
    <w:rsid w:val="008D5B37"/>
    <w:rsid w:val="008D6137"/>
    <w:rsid w:val="008D64AB"/>
    <w:rsid w:val="008D693A"/>
    <w:rsid w:val="008D70A8"/>
    <w:rsid w:val="008D70B8"/>
    <w:rsid w:val="008D7260"/>
    <w:rsid w:val="008D736C"/>
    <w:rsid w:val="008D777B"/>
    <w:rsid w:val="008E0234"/>
    <w:rsid w:val="008E09DB"/>
    <w:rsid w:val="008E0CB7"/>
    <w:rsid w:val="008E0D59"/>
    <w:rsid w:val="008E0FBE"/>
    <w:rsid w:val="008E13BD"/>
    <w:rsid w:val="008E1822"/>
    <w:rsid w:val="008E1A05"/>
    <w:rsid w:val="008E240E"/>
    <w:rsid w:val="008E2838"/>
    <w:rsid w:val="008E2A08"/>
    <w:rsid w:val="008E2C50"/>
    <w:rsid w:val="008E3169"/>
    <w:rsid w:val="008E316C"/>
    <w:rsid w:val="008E3448"/>
    <w:rsid w:val="008E3BB3"/>
    <w:rsid w:val="008E3BC1"/>
    <w:rsid w:val="008E3C51"/>
    <w:rsid w:val="008E5223"/>
    <w:rsid w:val="008E55CC"/>
    <w:rsid w:val="008E63AD"/>
    <w:rsid w:val="008E66BD"/>
    <w:rsid w:val="008E671F"/>
    <w:rsid w:val="008E7916"/>
    <w:rsid w:val="008E7DF0"/>
    <w:rsid w:val="008F0236"/>
    <w:rsid w:val="008F03B1"/>
    <w:rsid w:val="008F06E2"/>
    <w:rsid w:val="008F0BD0"/>
    <w:rsid w:val="008F0C96"/>
    <w:rsid w:val="008F1C5E"/>
    <w:rsid w:val="008F1EF6"/>
    <w:rsid w:val="008F2680"/>
    <w:rsid w:val="008F2F75"/>
    <w:rsid w:val="008F3BA4"/>
    <w:rsid w:val="008F4190"/>
    <w:rsid w:val="008F5628"/>
    <w:rsid w:val="008F5C2F"/>
    <w:rsid w:val="008F61C6"/>
    <w:rsid w:val="008F645D"/>
    <w:rsid w:val="008F6A05"/>
    <w:rsid w:val="008F6C90"/>
    <w:rsid w:val="008F6EBB"/>
    <w:rsid w:val="008F76AA"/>
    <w:rsid w:val="008F77E8"/>
    <w:rsid w:val="008F78F8"/>
    <w:rsid w:val="00900BDA"/>
    <w:rsid w:val="0090123F"/>
    <w:rsid w:val="00901A50"/>
    <w:rsid w:val="00901AE5"/>
    <w:rsid w:val="00901FF2"/>
    <w:rsid w:val="009020CD"/>
    <w:rsid w:val="0090264B"/>
    <w:rsid w:val="009029E4"/>
    <w:rsid w:val="00902B64"/>
    <w:rsid w:val="00902C35"/>
    <w:rsid w:val="00903506"/>
    <w:rsid w:val="00903564"/>
    <w:rsid w:val="00903DDA"/>
    <w:rsid w:val="00904DA3"/>
    <w:rsid w:val="00904ED6"/>
    <w:rsid w:val="00905694"/>
    <w:rsid w:val="00906212"/>
    <w:rsid w:val="009064FE"/>
    <w:rsid w:val="009068AF"/>
    <w:rsid w:val="009068CE"/>
    <w:rsid w:val="009072B9"/>
    <w:rsid w:val="00907463"/>
    <w:rsid w:val="009076B8"/>
    <w:rsid w:val="00907741"/>
    <w:rsid w:val="00907A3E"/>
    <w:rsid w:val="009105A6"/>
    <w:rsid w:val="00910A40"/>
    <w:rsid w:val="00911577"/>
    <w:rsid w:val="00911E29"/>
    <w:rsid w:val="0091250A"/>
    <w:rsid w:val="009125FF"/>
    <w:rsid w:val="00912664"/>
    <w:rsid w:val="009136EE"/>
    <w:rsid w:val="009146D4"/>
    <w:rsid w:val="0091485B"/>
    <w:rsid w:val="00914FF6"/>
    <w:rsid w:val="00915405"/>
    <w:rsid w:val="00915B7D"/>
    <w:rsid w:val="0091666F"/>
    <w:rsid w:val="00916C73"/>
    <w:rsid w:val="00916CAF"/>
    <w:rsid w:val="00917106"/>
    <w:rsid w:val="0091721D"/>
    <w:rsid w:val="0091798B"/>
    <w:rsid w:val="00917E22"/>
    <w:rsid w:val="00917F47"/>
    <w:rsid w:val="009200BA"/>
    <w:rsid w:val="009201D8"/>
    <w:rsid w:val="0092167B"/>
    <w:rsid w:val="00921DDD"/>
    <w:rsid w:val="009224B8"/>
    <w:rsid w:val="0092340E"/>
    <w:rsid w:val="009238CC"/>
    <w:rsid w:val="00923BDF"/>
    <w:rsid w:val="00923EFB"/>
    <w:rsid w:val="009243A8"/>
    <w:rsid w:val="00924E11"/>
    <w:rsid w:val="00924EFB"/>
    <w:rsid w:val="009251EA"/>
    <w:rsid w:val="0092541C"/>
    <w:rsid w:val="009256CE"/>
    <w:rsid w:val="00925994"/>
    <w:rsid w:val="00925CAC"/>
    <w:rsid w:val="00926A3C"/>
    <w:rsid w:val="0092711B"/>
    <w:rsid w:val="0092773B"/>
    <w:rsid w:val="00927774"/>
    <w:rsid w:val="00927A3E"/>
    <w:rsid w:val="00927C55"/>
    <w:rsid w:val="00927F8F"/>
    <w:rsid w:val="0093009F"/>
    <w:rsid w:val="009301F8"/>
    <w:rsid w:val="00930772"/>
    <w:rsid w:val="00930A59"/>
    <w:rsid w:val="00930DD1"/>
    <w:rsid w:val="00930DFD"/>
    <w:rsid w:val="009310D3"/>
    <w:rsid w:val="00931424"/>
    <w:rsid w:val="009315D3"/>
    <w:rsid w:val="00931EA6"/>
    <w:rsid w:val="00932869"/>
    <w:rsid w:val="009329A5"/>
    <w:rsid w:val="009338EB"/>
    <w:rsid w:val="00934151"/>
    <w:rsid w:val="00934334"/>
    <w:rsid w:val="0093493E"/>
    <w:rsid w:val="00934D80"/>
    <w:rsid w:val="00934E1F"/>
    <w:rsid w:val="00934EA5"/>
    <w:rsid w:val="00935206"/>
    <w:rsid w:val="0093540A"/>
    <w:rsid w:val="00935AC6"/>
    <w:rsid w:val="009360F3"/>
    <w:rsid w:val="00937325"/>
    <w:rsid w:val="0093788F"/>
    <w:rsid w:val="00940338"/>
    <w:rsid w:val="00940371"/>
    <w:rsid w:val="009404AA"/>
    <w:rsid w:val="00940566"/>
    <w:rsid w:val="009405B4"/>
    <w:rsid w:val="009414B4"/>
    <w:rsid w:val="009419E0"/>
    <w:rsid w:val="00941FAE"/>
    <w:rsid w:val="00942189"/>
    <w:rsid w:val="0094269D"/>
    <w:rsid w:val="00943175"/>
    <w:rsid w:val="009436B1"/>
    <w:rsid w:val="00943E95"/>
    <w:rsid w:val="009447D8"/>
    <w:rsid w:val="00945822"/>
    <w:rsid w:val="009458F2"/>
    <w:rsid w:val="00945A5A"/>
    <w:rsid w:val="00946252"/>
    <w:rsid w:val="00946290"/>
    <w:rsid w:val="009468C3"/>
    <w:rsid w:val="0094745D"/>
    <w:rsid w:val="00950499"/>
    <w:rsid w:val="00950651"/>
    <w:rsid w:val="00950854"/>
    <w:rsid w:val="00950F5C"/>
    <w:rsid w:val="00952239"/>
    <w:rsid w:val="0095225B"/>
    <w:rsid w:val="00952A38"/>
    <w:rsid w:val="00952BD9"/>
    <w:rsid w:val="009532CE"/>
    <w:rsid w:val="00953B54"/>
    <w:rsid w:val="00953D0B"/>
    <w:rsid w:val="009545F8"/>
    <w:rsid w:val="00954A0E"/>
    <w:rsid w:val="00955009"/>
    <w:rsid w:val="009550AC"/>
    <w:rsid w:val="009552D8"/>
    <w:rsid w:val="009560A3"/>
    <w:rsid w:val="009561B2"/>
    <w:rsid w:val="009563B1"/>
    <w:rsid w:val="00956A52"/>
    <w:rsid w:val="00956B6A"/>
    <w:rsid w:val="009572E9"/>
    <w:rsid w:val="00957606"/>
    <w:rsid w:val="009579FB"/>
    <w:rsid w:val="00957A63"/>
    <w:rsid w:val="00957C05"/>
    <w:rsid w:val="00960102"/>
    <w:rsid w:val="00960351"/>
    <w:rsid w:val="009607AD"/>
    <w:rsid w:val="00960A3E"/>
    <w:rsid w:val="009615A8"/>
    <w:rsid w:val="009615A9"/>
    <w:rsid w:val="0096172A"/>
    <w:rsid w:val="00961C9A"/>
    <w:rsid w:val="00962632"/>
    <w:rsid w:val="009628EF"/>
    <w:rsid w:val="00962AAA"/>
    <w:rsid w:val="00962E0F"/>
    <w:rsid w:val="00962EEC"/>
    <w:rsid w:val="0096303B"/>
    <w:rsid w:val="00963C1D"/>
    <w:rsid w:val="00963C71"/>
    <w:rsid w:val="009647BE"/>
    <w:rsid w:val="00964B4C"/>
    <w:rsid w:val="009654DE"/>
    <w:rsid w:val="009656DB"/>
    <w:rsid w:val="00965E01"/>
    <w:rsid w:val="00966239"/>
    <w:rsid w:val="00966355"/>
    <w:rsid w:val="0096680B"/>
    <w:rsid w:val="00966AB3"/>
    <w:rsid w:val="00966C29"/>
    <w:rsid w:val="00966D21"/>
    <w:rsid w:val="0096769A"/>
    <w:rsid w:val="00967803"/>
    <w:rsid w:val="00967AAE"/>
    <w:rsid w:val="00967DC5"/>
    <w:rsid w:val="00967EEE"/>
    <w:rsid w:val="00970258"/>
    <w:rsid w:val="00970F5B"/>
    <w:rsid w:val="00971849"/>
    <w:rsid w:val="00972B25"/>
    <w:rsid w:val="009734A1"/>
    <w:rsid w:val="00973568"/>
    <w:rsid w:val="00973AAA"/>
    <w:rsid w:val="00973B24"/>
    <w:rsid w:val="00974006"/>
    <w:rsid w:val="009744CB"/>
    <w:rsid w:val="00974691"/>
    <w:rsid w:val="00974BCF"/>
    <w:rsid w:val="00974EA3"/>
    <w:rsid w:val="00974FA3"/>
    <w:rsid w:val="00976BBF"/>
    <w:rsid w:val="00976C68"/>
    <w:rsid w:val="009772BE"/>
    <w:rsid w:val="00977716"/>
    <w:rsid w:val="00977764"/>
    <w:rsid w:val="009777B4"/>
    <w:rsid w:val="0097785F"/>
    <w:rsid w:val="009779A5"/>
    <w:rsid w:val="00977A97"/>
    <w:rsid w:val="00981A43"/>
    <w:rsid w:val="00981F4B"/>
    <w:rsid w:val="00982116"/>
    <w:rsid w:val="009822B1"/>
    <w:rsid w:val="00982526"/>
    <w:rsid w:val="00982ADF"/>
    <w:rsid w:val="00982C4A"/>
    <w:rsid w:val="00982D3B"/>
    <w:rsid w:val="00983142"/>
    <w:rsid w:val="00983A26"/>
    <w:rsid w:val="00984170"/>
    <w:rsid w:val="00984559"/>
    <w:rsid w:val="0098463F"/>
    <w:rsid w:val="00984AF7"/>
    <w:rsid w:val="0098515C"/>
    <w:rsid w:val="00985451"/>
    <w:rsid w:val="009855B7"/>
    <w:rsid w:val="009855C4"/>
    <w:rsid w:val="00985E14"/>
    <w:rsid w:val="009862B9"/>
    <w:rsid w:val="009865A2"/>
    <w:rsid w:val="00986A95"/>
    <w:rsid w:val="00987953"/>
    <w:rsid w:val="00987A07"/>
    <w:rsid w:val="00990450"/>
    <w:rsid w:val="009910E4"/>
    <w:rsid w:val="00991767"/>
    <w:rsid w:val="009917B0"/>
    <w:rsid w:val="00991CFF"/>
    <w:rsid w:val="0099253B"/>
    <w:rsid w:val="00993AA8"/>
    <w:rsid w:val="00993BB4"/>
    <w:rsid w:val="00993FAC"/>
    <w:rsid w:val="00994259"/>
    <w:rsid w:val="00994629"/>
    <w:rsid w:val="00994ED8"/>
    <w:rsid w:val="00994FC8"/>
    <w:rsid w:val="00995C13"/>
    <w:rsid w:val="009969EE"/>
    <w:rsid w:val="00997601"/>
    <w:rsid w:val="009A008B"/>
    <w:rsid w:val="009A00FC"/>
    <w:rsid w:val="009A017C"/>
    <w:rsid w:val="009A03C1"/>
    <w:rsid w:val="009A081B"/>
    <w:rsid w:val="009A0876"/>
    <w:rsid w:val="009A1429"/>
    <w:rsid w:val="009A1658"/>
    <w:rsid w:val="009A1E44"/>
    <w:rsid w:val="009A2185"/>
    <w:rsid w:val="009A27A5"/>
    <w:rsid w:val="009A31C7"/>
    <w:rsid w:val="009A34E5"/>
    <w:rsid w:val="009A3608"/>
    <w:rsid w:val="009A3E3C"/>
    <w:rsid w:val="009A40E4"/>
    <w:rsid w:val="009A41CD"/>
    <w:rsid w:val="009A41E3"/>
    <w:rsid w:val="009A44AA"/>
    <w:rsid w:val="009A4C8A"/>
    <w:rsid w:val="009A4F3F"/>
    <w:rsid w:val="009A4FA0"/>
    <w:rsid w:val="009A541A"/>
    <w:rsid w:val="009A55C5"/>
    <w:rsid w:val="009A5E26"/>
    <w:rsid w:val="009A607A"/>
    <w:rsid w:val="009A664C"/>
    <w:rsid w:val="009A68BA"/>
    <w:rsid w:val="009A7266"/>
    <w:rsid w:val="009A7A62"/>
    <w:rsid w:val="009B04EC"/>
    <w:rsid w:val="009B09C9"/>
    <w:rsid w:val="009B304A"/>
    <w:rsid w:val="009B34BF"/>
    <w:rsid w:val="009B3D97"/>
    <w:rsid w:val="009B3E8A"/>
    <w:rsid w:val="009B493F"/>
    <w:rsid w:val="009B4D7F"/>
    <w:rsid w:val="009B5547"/>
    <w:rsid w:val="009B56F8"/>
    <w:rsid w:val="009B5AE7"/>
    <w:rsid w:val="009B5E44"/>
    <w:rsid w:val="009B690E"/>
    <w:rsid w:val="009B6EE2"/>
    <w:rsid w:val="009B71F8"/>
    <w:rsid w:val="009B74EB"/>
    <w:rsid w:val="009B7A95"/>
    <w:rsid w:val="009B7ECE"/>
    <w:rsid w:val="009C06BE"/>
    <w:rsid w:val="009C07F4"/>
    <w:rsid w:val="009C0F56"/>
    <w:rsid w:val="009C11B0"/>
    <w:rsid w:val="009C211C"/>
    <w:rsid w:val="009C2732"/>
    <w:rsid w:val="009C2FA5"/>
    <w:rsid w:val="009C3CB5"/>
    <w:rsid w:val="009C3DC1"/>
    <w:rsid w:val="009C3E0E"/>
    <w:rsid w:val="009C3F58"/>
    <w:rsid w:val="009C4131"/>
    <w:rsid w:val="009C4145"/>
    <w:rsid w:val="009C45EC"/>
    <w:rsid w:val="009C4CC3"/>
    <w:rsid w:val="009C4E2A"/>
    <w:rsid w:val="009C4F90"/>
    <w:rsid w:val="009C5843"/>
    <w:rsid w:val="009C6C4E"/>
    <w:rsid w:val="009C7002"/>
    <w:rsid w:val="009C709B"/>
    <w:rsid w:val="009C74FE"/>
    <w:rsid w:val="009C7B19"/>
    <w:rsid w:val="009C7C0F"/>
    <w:rsid w:val="009C7F75"/>
    <w:rsid w:val="009D0024"/>
    <w:rsid w:val="009D0063"/>
    <w:rsid w:val="009D08A0"/>
    <w:rsid w:val="009D110E"/>
    <w:rsid w:val="009D124B"/>
    <w:rsid w:val="009D1973"/>
    <w:rsid w:val="009D1A78"/>
    <w:rsid w:val="009D1F89"/>
    <w:rsid w:val="009D20F1"/>
    <w:rsid w:val="009D2B19"/>
    <w:rsid w:val="009D2F9F"/>
    <w:rsid w:val="009D2FEC"/>
    <w:rsid w:val="009D3B43"/>
    <w:rsid w:val="009D41C3"/>
    <w:rsid w:val="009D41FD"/>
    <w:rsid w:val="009D5023"/>
    <w:rsid w:val="009D5F84"/>
    <w:rsid w:val="009D6023"/>
    <w:rsid w:val="009D661B"/>
    <w:rsid w:val="009D66C5"/>
    <w:rsid w:val="009D6B51"/>
    <w:rsid w:val="009D73E1"/>
    <w:rsid w:val="009D7A8A"/>
    <w:rsid w:val="009D7B17"/>
    <w:rsid w:val="009D7C99"/>
    <w:rsid w:val="009D7E19"/>
    <w:rsid w:val="009E0259"/>
    <w:rsid w:val="009E136E"/>
    <w:rsid w:val="009E17E6"/>
    <w:rsid w:val="009E1BEF"/>
    <w:rsid w:val="009E1FFD"/>
    <w:rsid w:val="009E24B5"/>
    <w:rsid w:val="009E2C6A"/>
    <w:rsid w:val="009E34E4"/>
    <w:rsid w:val="009E36F6"/>
    <w:rsid w:val="009E3F53"/>
    <w:rsid w:val="009E41AF"/>
    <w:rsid w:val="009E4327"/>
    <w:rsid w:val="009E5F00"/>
    <w:rsid w:val="009E64FD"/>
    <w:rsid w:val="009E6A76"/>
    <w:rsid w:val="009E6A9D"/>
    <w:rsid w:val="009E716E"/>
    <w:rsid w:val="009E73C4"/>
    <w:rsid w:val="009E7C8E"/>
    <w:rsid w:val="009F00F3"/>
    <w:rsid w:val="009F040F"/>
    <w:rsid w:val="009F0A6E"/>
    <w:rsid w:val="009F145D"/>
    <w:rsid w:val="009F19DA"/>
    <w:rsid w:val="009F309F"/>
    <w:rsid w:val="009F3347"/>
    <w:rsid w:val="009F3A71"/>
    <w:rsid w:val="009F3AED"/>
    <w:rsid w:val="009F3B28"/>
    <w:rsid w:val="009F3E76"/>
    <w:rsid w:val="009F466B"/>
    <w:rsid w:val="009F487D"/>
    <w:rsid w:val="009F4BEA"/>
    <w:rsid w:val="009F50D5"/>
    <w:rsid w:val="009F62BC"/>
    <w:rsid w:val="009F6EA2"/>
    <w:rsid w:val="009F7CC9"/>
    <w:rsid w:val="009F7E2A"/>
    <w:rsid w:val="00A00066"/>
    <w:rsid w:val="00A00345"/>
    <w:rsid w:val="00A00E19"/>
    <w:rsid w:val="00A01306"/>
    <w:rsid w:val="00A01319"/>
    <w:rsid w:val="00A02684"/>
    <w:rsid w:val="00A0272B"/>
    <w:rsid w:val="00A02832"/>
    <w:rsid w:val="00A02DD0"/>
    <w:rsid w:val="00A02E3D"/>
    <w:rsid w:val="00A032B0"/>
    <w:rsid w:val="00A03A13"/>
    <w:rsid w:val="00A0442F"/>
    <w:rsid w:val="00A048E6"/>
    <w:rsid w:val="00A049DF"/>
    <w:rsid w:val="00A04FAA"/>
    <w:rsid w:val="00A0547A"/>
    <w:rsid w:val="00A055D2"/>
    <w:rsid w:val="00A057EA"/>
    <w:rsid w:val="00A05C98"/>
    <w:rsid w:val="00A05F2F"/>
    <w:rsid w:val="00A06071"/>
    <w:rsid w:val="00A062FF"/>
    <w:rsid w:val="00A07538"/>
    <w:rsid w:val="00A07998"/>
    <w:rsid w:val="00A07E6C"/>
    <w:rsid w:val="00A07F51"/>
    <w:rsid w:val="00A10A86"/>
    <w:rsid w:val="00A10AB6"/>
    <w:rsid w:val="00A11736"/>
    <w:rsid w:val="00A12C52"/>
    <w:rsid w:val="00A131EF"/>
    <w:rsid w:val="00A13B2E"/>
    <w:rsid w:val="00A13B6E"/>
    <w:rsid w:val="00A14A17"/>
    <w:rsid w:val="00A14B5E"/>
    <w:rsid w:val="00A14C0C"/>
    <w:rsid w:val="00A1511A"/>
    <w:rsid w:val="00A151E4"/>
    <w:rsid w:val="00A15E68"/>
    <w:rsid w:val="00A15F68"/>
    <w:rsid w:val="00A161C3"/>
    <w:rsid w:val="00A167BA"/>
    <w:rsid w:val="00A167F1"/>
    <w:rsid w:val="00A17284"/>
    <w:rsid w:val="00A176B2"/>
    <w:rsid w:val="00A17A33"/>
    <w:rsid w:val="00A2011A"/>
    <w:rsid w:val="00A21407"/>
    <w:rsid w:val="00A21C8E"/>
    <w:rsid w:val="00A21D54"/>
    <w:rsid w:val="00A22775"/>
    <w:rsid w:val="00A235C6"/>
    <w:rsid w:val="00A24163"/>
    <w:rsid w:val="00A24B79"/>
    <w:rsid w:val="00A24C5D"/>
    <w:rsid w:val="00A24C92"/>
    <w:rsid w:val="00A24EBC"/>
    <w:rsid w:val="00A24F58"/>
    <w:rsid w:val="00A25256"/>
    <w:rsid w:val="00A260A5"/>
    <w:rsid w:val="00A2612E"/>
    <w:rsid w:val="00A26A81"/>
    <w:rsid w:val="00A27BE2"/>
    <w:rsid w:val="00A30999"/>
    <w:rsid w:val="00A30DA0"/>
    <w:rsid w:val="00A30DCD"/>
    <w:rsid w:val="00A31CC7"/>
    <w:rsid w:val="00A31FBA"/>
    <w:rsid w:val="00A32DEB"/>
    <w:rsid w:val="00A332C2"/>
    <w:rsid w:val="00A33960"/>
    <w:rsid w:val="00A33E80"/>
    <w:rsid w:val="00A34483"/>
    <w:rsid w:val="00A34B37"/>
    <w:rsid w:val="00A35179"/>
    <w:rsid w:val="00A3517A"/>
    <w:rsid w:val="00A35211"/>
    <w:rsid w:val="00A35513"/>
    <w:rsid w:val="00A35652"/>
    <w:rsid w:val="00A35807"/>
    <w:rsid w:val="00A35A40"/>
    <w:rsid w:val="00A369CB"/>
    <w:rsid w:val="00A36B39"/>
    <w:rsid w:val="00A36EBB"/>
    <w:rsid w:val="00A400C2"/>
    <w:rsid w:val="00A400C8"/>
    <w:rsid w:val="00A40576"/>
    <w:rsid w:val="00A409D3"/>
    <w:rsid w:val="00A426BB"/>
    <w:rsid w:val="00A42782"/>
    <w:rsid w:val="00A43525"/>
    <w:rsid w:val="00A43951"/>
    <w:rsid w:val="00A43AFA"/>
    <w:rsid w:val="00A43B00"/>
    <w:rsid w:val="00A43CD2"/>
    <w:rsid w:val="00A44207"/>
    <w:rsid w:val="00A4557C"/>
    <w:rsid w:val="00A45E26"/>
    <w:rsid w:val="00A461C4"/>
    <w:rsid w:val="00A4631A"/>
    <w:rsid w:val="00A46736"/>
    <w:rsid w:val="00A4748F"/>
    <w:rsid w:val="00A47B1D"/>
    <w:rsid w:val="00A47B66"/>
    <w:rsid w:val="00A47F3A"/>
    <w:rsid w:val="00A50F56"/>
    <w:rsid w:val="00A513DE"/>
    <w:rsid w:val="00A518C4"/>
    <w:rsid w:val="00A52545"/>
    <w:rsid w:val="00A52721"/>
    <w:rsid w:val="00A5315D"/>
    <w:rsid w:val="00A53403"/>
    <w:rsid w:val="00A53719"/>
    <w:rsid w:val="00A5375B"/>
    <w:rsid w:val="00A53C1B"/>
    <w:rsid w:val="00A543B7"/>
    <w:rsid w:val="00A5546D"/>
    <w:rsid w:val="00A55525"/>
    <w:rsid w:val="00A55A12"/>
    <w:rsid w:val="00A5607D"/>
    <w:rsid w:val="00A566AA"/>
    <w:rsid w:val="00A579AA"/>
    <w:rsid w:val="00A600E7"/>
    <w:rsid w:val="00A60436"/>
    <w:rsid w:val="00A6043A"/>
    <w:rsid w:val="00A604BD"/>
    <w:rsid w:val="00A6080C"/>
    <w:rsid w:val="00A60966"/>
    <w:rsid w:val="00A61504"/>
    <w:rsid w:val="00A6161F"/>
    <w:rsid w:val="00A61C22"/>
    <w:rsid w:val="00A61DA3"/>
    <w:rsid w:val="00A62036"/>
    <w:rsid w:val="00A6274A"/>
    <w:rsid w:val="00A627F3"/>
    <w:rsid w:val="00A62AAD"/>
    <w:rsid w:val="00A637CC"/>
    <w:rsid w:val="00A638F5"/>
    <w:rsid w:val="00A63920"/>
    <w:rsid w:val="00A6395B"/>
    <w:rsid w:val="00A64609"/>
    <w:rsid w:val="00A64B8C"/>
    <w:rsid w:val="00A65047"/>
    <w:rsid w:val="00A65385"/>
    <w:rsid w:val="00A653F5"/>
    <w:rsid w:val="00A65799"/>
    <w:rsid w:val="00A65DB8"/>
    <w:rsid w:val="00A664F4"/>
    <w:rsid w:val="00A66587"/>
    <w:rsid w:val="00A66664"/>
    <w:rsid w:val="00A66856"/>
    <w:rsid w:val="00A66B87"/>
    <w:rsid w:val="00A6716C"/>
    <w:rsid w:val="00A67523"/>
    <w:rsid w:val="00A700E1"/>
    <w:rsid w:val="00A70821"/>
    <w:rsid w:val="00A708E1"/>
    <w:rsid w:val="00A70F86"/>
    <w:rsid w:val="00A71ADD"/>
    <w:rsid w:val="00A720E0"/>
    <w:rsid w:val="00A72957"/>
    <w:rsid w:val="00A72FBB"/>
    <w:rsid w:val="00A73CCB"/>
    <w:rsid w:val="00A74213"/>
    <w:rsid w:val="00A74702"/>
    <w:rsid w:val="00A74C5E"/>
    <w:rsid w:val="00A74E0F"/>
    <w:rsid w:val="00A75CE3"/>
    <w:rsid w:val="00A76822"/>
    <w:rsid w:val="00A768EA"/>
    <w:rsid w:val="00A76B22"/>
    <w:rsid w:val="00A76B56"/>
    <w:rsid w:val="00A7791C"/>
    <w:rsid w:val="00A77F2E"/>
    <w:rsid w:val="00A8069C"/>
    <w:rsid w:val="00A808DD"/>
    <w:rsid w:val="00A80AAC"/>
    <w:rsid w:val="00A80E48"/>
    <w:rsid w:val="00A81122"/>
    <w:rsid w:val="00A81233"/>
    <w:rsid w:val="00A81471"/>
    <w:rsid w:val="00A81830"/>
    <w:rsid w:val="00A81A8D"/>
    <w:rsid w:val="00A81E09"/>
    <w:rsid w:val="00A82454"/>
    <w:rsid w:val="00A82667"/>
    <w:rsid w:val="00A8273F"/>
    <w:rsid w:val="00A833FA"/>
    <w:rsid w:val="00A8355D"/>
    <w:rsid w:val="00A83FB9"/>
    <w:rsid w:val="00A84375"/>
    <w:rsid w:val="00A84AE2"/>
    <w:rsid w:val="00A84B57"/>
    <w:rsid w:val="00A84F27"/>
    <w:rsid w:val="00A850E9"/>
    <w:rsid w:val="00A85B7C"/>
    <w:rsid w:val="00A85ED0"/>
    <w:rsid w:val="00A86184"/>
    <w:rsid w:val="00A86413"/>
    <w:rsid w:val="00A8654F"/>
    <w:rsid w:val="00A874A2"/>
    <w:rsid w:val="00A902EA"/>
    <w:rsid w:val="00A90368"/>
    <w:rsid w:val="00A90564"/>
    <w:rsid w:val="00A907AA"/>
    <w:rsid w:val="00A90A12"/>
    <w:rsid w:val="00A90CCD"/>
    <w:rsid w:val="00A91954"/>
    <w:rsid w:val="00A92148"/>
    <w:rsid w:val="00A923C6"/>
    <w:rsid w:val="00A925D8"/>
    <w:rsid w:val="00A9282B"/>
    <w:rsid w:val="00A92998"/>
    <w:rsid w:val="00A93810"/>
    <w:rsid w:val="00A93B5A"/>
    <w:rsid w:val="00A93EBB"/>
    <w:rsid w:val="00A93F96"/>
    <w:rsid w:val="00A93FFC"/>
    <w:rsid w:val="00A9459F"/>
    <w:rsid w:val="00A9468D"/>
    <w:rsid w:val="00A947DF"/>
    <w:rsid w:val="00A94EC5"/>
    <w:rsid w:val="00A9504F"/>
    <w:rsid w:val="00A9565B"/>
    <w:rsid w:val="00A96A1C"/>
    <w:rsid w:val="00A96AD2"/>
    <w:rsid w:val="00A96B70"/>
    <w:rsid w:val="00A971E4"/>
    <w:rsid w:val="00A972C6"/>
    <w:rsid w:val="00A974F0"/>
    <w:rsid w:val="00A97BB9"/>
    <w:rsid w:val="00A97DDF"/>
    <w:rsid w:val="00A97F8C"/>
    <w:rsid w:val="00AA0702"/>
    <w:rsid w:val="00AA07B2"/>
    <w:rsid w:val="00AA147A"/>
    <w:rsid w:val="00AA1FA6"/>
    <w:rsid w:val="00AA25DB"/>
    <w:rsid w:val="00AA2691"/>
    <w:rsid w:val="00AA2A04"/>
    <w:rsid w:val="00AA311F"/>
    <w:rsid w:val="00AA31CE"/>
    <w:rsid w:val="00AA322F"/>
    <w:rsid w:val="00AA3246"/>
    <w:rsid w:val="00AA394C"/>
    <w:rsid w:val="00AA3B9F"/>
    <w:rsid w:val="00AA401C"/>
    <w:rsid w:val="00AA421F"/>
    <w:rsid w:val="00AA44B0"/>
    <w:rsid w:val="00AA46AF"/>
    <w:rsid w:val="00AA46E2"/>
    <w:rsid w:val="00AA4708"/>
    <w:rsid w:val="00AA5366"/>
    <w:rsid w:val="00AA577F"/>
    <w:rsid w:val="00AA589D"/>
    <w:rsid w:val="00AA5ACD"/>
    <w:rsid w:val="00AA5DC4"/>
    <w:rsid w:val="00AA5E24"/>
    <w:rsid w:val="00AA5E61"/>
    <w:rsid w:val="00AA6008"/>
    <w:rsid w:val="00AA647D"/>
    <w:rsid w:val="00AA67C1"/>
    <w:rsid w:val="00AA68EE"/>
    <w:rsid w:val="00AA6BEA"/>
    <w:rsid w:val="00AA6DA5"/>
    <w:rsid w:val="00AA747B"/>
    <w:rsid w:val="00AA78A4"/>
    <w:rsid w:val="00AA79CB"/>
    <w:rsid w:val="00AB011C"/>
    <w:rsid w:val="00AB058F"/>
    <w:rsid w:val="00AB0F46"/>
    <w:rsid w:val="00AB1357"/>
    <w:rsid w:val="00AB26D9"/>
    <w:rsid w:val="00AB2F87"/>
    <w:rsid w:val="00AB341C"/>
    <w:rsid w:val="00AB3940"/>
    <w:rsid w:val="00AB3F29"/>
    <w:rsid w:val="00AB56A7"/>
    <w:rsid w:val="00AB56EF"/>
    <w:rsid w:val="00AB60F9"/>
    <w:rsid w:val="00AB61EB"/>
    <w:rsid w:val="00AB6492"/>
    <w:rsid w:val="00AB6B52"/>
    <w:rsid w:val="00AB6C2F"/>
    <w:rsid w:val="00AB6D78"/>
    <w:rsid w:val="00AB7207"/>
    <w:rsid w:val="00AB7458"/>
    <w:rsid w:val="00AB748F"/>
    <w:rsid w:val="00AB7DD3"/>
    <w:rsid w:val="00AB7FA9"/>
    <w:rsid w:val="00AC014B"/>
    <w:rsid w:val="00AC1AB0"/>
    <w:rsid w:val="00AC1AC2"/>
    <w:rsid w:val="00AC2039"/>
    <w:rsid w:val="00AC216E"/>
    <w:rsid w:val="00AC2286"/>
    <w:rsid w:val="00AC2B36"/>
    <w:rsid w:val="00AC4EF1"/>
    <w:rsid w:val="00AC4F94"/>
    <w:rsid w:val="00AC67C4"/>
    <w:rsid w:val="00AC6DF3"/>
    <w:rsid w:val="00AC70B9"/>
    <w:rsid w:val="00AC7567"/>
    <w:rsid w:val="00AC7954"/>
    <w:rsid w:val="00AC7FB1"/>
    <w:rsid w:val="00AD078D"/>
    <w:rsid w:val="00AD0E3B"/>
    <w:rsid w:val="00AD0EDA"/>
    <w:rsid w:val="00AD21FE"/>
    <w:rsid w:val="00AD2CB6"/>
    <w:rsid w:val="00AD2EEC"/>
    <w:rsid w:val="00AD3B27"/>
    <w:rsid w:val="00AD44EF"/>
    <w:rsid w:val="00AD4C6C"/>
    <w:rsid w:val="00AD4D3F"/>
    <w:rsid w:val="00AD50D0"/>
    <w:rsid w:val="00AD536F"/>
    <w:rsid w:val="00AD5665"/>
    <w:rsid w:val="00AD57B4"/>
    <w:rsid w:val="00AD593D"/>
    <w:rsid w:val="00AD6AF3"/>
    <w:rsid w:val="00AD709B"/>
    <w:rsid w:val="00AD71CE"/>
    <w:rsid w:val="00AD7708"/>
    <w:rsid w:val="00AD7C6F"/>
    <w:rsid w:val="00AD7DE8"/>
    <w:rsid w:val="00AE0932"/>
    <w:rsid w:val="00AE0FCA"/>
    <w:rsid w:val="00AE1986"/>
    <w:rsid w:val="00AE1A02"/>
    <w:rsid w:val="00AE1E80"/>
    <w:rsid w:val="00AE1F71"/>
    <w:rsid w:val="00AE223F"/>
    <w:rsid w:val="00AE2780"/>
    <w:rsid w:val="00AE28EB"/>
    <w:rsid w:val="00AE300F"/>
    <w:rsid w:val="00AE308C"/>
    <w:rsid w:val="00AE3BEF"/>
    <w:rsid w:val="00AE4254"/>
    <w:rsid w:val="00AE457B"/>
    <w:rsid w:val="00AE47CE"/>
    <w:rsid w:val="00AE527B"/>
    <w:rsid w:val="00AE5506"/>
    <w:rsid w:val="00AE5BC7"/>
    <w:rsid w:val="00AE5ECD"/>
    <w:rsid w:val="00AE60FC"/>
    <w:rsid w:val="00AE6C36"/>
    <w:rsid w:val="00AE73C1"/>
    <w:rsid w:val="00AE7738"/>
    <w:rsid w:val="00AE7910"/>
    <w:rsid w:val="00AE7DCB"/>
    <w:rsid w:val="00AE7DDE"/>
    <w:rsid w:val="00AF004D"/>
    <w:rsid w:val="00AF0793"/>
    <w:rsid w:val="00AF106E"/>
    <w:rsid w:val="00AF1136"/>
    <w:rsid w:val="00AF119C"/>
    <w:rsid w:val="00AF1EB0"/>
    <w:rsid w:val="00AF2038"/>
    <w:rsid w:val="00AF29DD"/>
    <w:rsid w:val="00AF2D1F"/>
    <w:rsid w:val="00AF2E97"/>
    <w:rsid w:val="00AF32A0"/>
    <w:rsid w:val="00AF360D"/>
    <w:rsid w:val="00AF3F9D"/>
    <w:rsid w:val="00AF4905"/>
    <w:rsid w:val="00AF4A9F"/>
    <w:rsid w:val="00AF4CA2"/>
    <w:rsid w:val="00AF4D7C"/>
    <w:rsid w:val="00AF5413"/>
    <w:rsid w:val="00AF5A16"/>
    <w:rsid w:val="00AF611B"/>
    <w:rsid w:val="00AF63CA"/>
    <w:rsid w:val="00AF6615"/>
    <w:rsid w:val="00AF6833"/>
    <w:rsid w:val="00AF6991"/>
    <w:rsid w:val="00AF6F6B"/>
    <w:rsid w:val="00AF7F69"/>
    <w:rsid w:val="00B003E8"/>
    <w:rsid w:val="00B00546"/>
    <w:rsid w:val="00B007D0"/>
    <w:rsid w:val="00B00BF3"/>
    <w:rsid w:val="00B00C57"/>
    <w:rsid w:val="00B00E0B"/>
    <w:rsid w:val="00B0129C"/>
    <w:rsid w:val="00B0139C"/>
    <w:rsid w:val="00B0140D"/>
    <w:rsid w:val="00B017CF"/>
    <w:rsid w:val="00B0238D"/>
    <w:rsid w:val="00B02656"/>
    <w:rsid w:val="00B02B7A"/>
    <w:rsid w:val="00B03ACB"/>
    <w:rsid w:val="00B03BF8"/>
    <w:rsid w:val="00B04C6F"/>
    <w:rsid w:val="00B04E4A"/>
    <w:rsid w:val="00B05212"/>
    <w:rsid w:val="00B05420"/>
    <w:rsid w:val="00B056A4"/>
    <w:rsid w:val="00B05884"/>
    <w:rsid w:val="00B0599A"/>
    <w:rsid w:val="00B05BA0"/>
    <w:rsid w:val="00B05BB0"/>
    <w:rsid w:val="00B05DC6"/>
    <w:rsid w:val="00B067CB"/>
    <w:rsid w:val="00B06B90"/>
    <w:rsid w:val="00B06F66"/>
    <w:rsid w:val="00B07073"/>
    <w:rsid w:val="00B10B8E"/>
    <w:rsid w:val="00B117EC"/>
    <w:rsid w:val="00B118D4"/>
    <w:rsid w:val="00B11968"/>
    <w:rsid w:val="00B11E67"/>
    <w:rsid w:val="00B12025"/>
    <w:rsid w:val="00B121B8"/>
    <w:rsid w:val="00B123CF"/>
    <w:rsid w:val="00B12482"/>
    <w:rsid w:val="00B1252F"/>
    <w:rsid w:val="00B12B6D"/>
    <w:rsid w:val="00B12CE8"/>
    <w:rsid w:val="00B12D65"/>
    <w:rsid w:val="00B12EE7"/>
    <w:rsid w:val="00B131D2"/>
    <w:rsid w:val="00B13375"/>
    <w:rsid w:val="00B137CA"/>
    <w:rsid w:val="00B1381D"/>
    <w:rsid w:val="00B13F82"/>
    <w:rsid w:val="00B145AC"/>
    <w:rsid w:val="00B14816"/>
    <w:rsid w:val="00B14943"/>
    <w:rsid w:val="00B14A90"/>
    <w:rsid w:val="00B1512F"/>
    <w:rsid w:val="00B15357"/>
    <w:rsid w:val="00B153C7"/>
    <w:rsid w:val="00B1544F"/>
    <w:rsid w:val="00B160D6"/>
    <w:rsid w:val="00B167FF"/>
    <w:rsid w:val="00B16BA2"/>
    <w:rsid w:val="00B171EE"/>
    <w:rsid w:val="00B172D7"/>
    <w:rsid w:val="00B17B39"/>
    <w:rsid w:val="00B17FB8"/>
    <w:rsid w:val="00B20023"/>
    <w:rsid w:val="00B211BD"/>
    <w:rsid w:val="00B21411"/>
    <w:rsid w:val="00B218B3"/>
    <w:rsid w:val="00B21BC5"/>
    <w:rsid w:val="00B21DE3"/>
    <w:rsid w:val="00B228FA"/>
    <w:rsid w:val="00B22B04"/>
    <w:rsid w:val="00B231EC"/>
    <w:rsid w:val="00B23A9B"/>
    <w:rsid w:val="00B23F3B"/>
    <w:rsid w:val="00B23F9B"/>
    <w:rsid w:val="00B2444C"/>
    <w:rsid w:val="00B248F1"/>
    <w:rsid w:val="00B249C6"/>
    <w:rsid w:val="00B24DF9"/>
    <w:rsid w:val="00B25282"/>
    <w:rsid w:val="00B253DD"/>
    <w:rsid w:val="00B2584E"/>
    <w:rsid w:val="00B262C2"/>
    <w:rsid w:val="00B26BDD"/>
    <w:rsid w:val="00B2764D"/>
    <w:rsid w:val="00B27C5C"/>
    <w:rsid w:val="00B27D89"/>
    <w:rsid w:val="00B30AAC"/>
    <w:rsid w:val="00B31684"/>
    <w:rsid w:val="00B31A64"/>
    <w:rsid w:val="00B31C6F"/>
    <w:rsid w:val="00B32ACE"/>
    <w:rsid w:val="00B33AD5"/>
    <w:rsid w:val="00B33F72"/>
    <w:rsid w:val="00B344EE"/>
    <w:rsid w:val="00B34814"/>
    <w:rsid w:val="00B34C63"/>
    <w:rsid w:val="00B3532D"/>
    <w:rsid w:val="00B3537A"/>
    <w:rsid w:val="00B354E9"/>
    <w:rsid w:val="00B354EA"/>
    <w:rsid w:val="00B35A1C"/>
    <w:rsid w:val="00B35BF0"/>
    <w:rsid w:val="00B35C42"/>
    <w:rsid w:val="00B36DBF"/>
    <w:rsid w:val="00B36F2D"/>
    <w:rsid w:val="00B37401"/>
    <w:rsid w:val="00B403A4"/>
    <w:rsid w:val="00B403F2"/>
    <w:rsid w:val="00B4051A"/>
    <w:rsid w:val="00B40607"/>
    <w:rsid w:val="00B40730"/>
    <w:rsid w:val="00B40C42"/>
    <w:rsid w:val="00B40C94"/>
    <w:rsid w:val="00B40CE2"/>
    <w:rsid w:val="00B42064"/>
    <w:rsid w:val="00B42292"/>
    <w:rsid w:val="00B42353"/>
    <w:rsid w:val="00B42907"/>
    <w:rsid w:val="00B43AEE"/>
    <w:rsid w:val="00B43B5E"/>
    <w:rsid w:val="00B43BFA"/>
    <w:rsid w:val="00B444FB"/>
    <w:rsid w:val="00B449E5"/>
    <w:rsid w:val="00B45389"/>
    <w:rsid w:val="00B454C3"/>
    <w:rsid w:val="00B455DC"/>
    <w:rsid w:val="00B45A8E"/>
    <w:rsid w:val="00B45D26"/>
    <w:rsid w:val="00B462AB"/>
    <w:rsid w:val="00B46398"/>
    <w:rsid w:val="00B47082"/>
    <w:rsid w:val="00B473A2"/>
    <w:rsid w:val="00B47D90"/>
    <w:rsid w:val="00B501A4"/>
    <w:rsid w:val="00B502AE"/>
    <w:rsid w:val="00B505F0"/>
    <w:rsid w:val="00B50C96"/>
    <w:rsid w:val="00B50CD9"/>
    <w:rsid w:val="00B523B8"/>
    <w:rsid w:val="00B524EC"/>
    <w:rsid w:val="00B52C9E"/>
    <w:rsid w:val="00B52DBF"/>
    <w:rsid w:val="00B52DC7"/>
    <w:rsid w:val="00B5329E"/>
    <w:rsid w:val="00B535F0"/>
    <w:rsid w:val="00B53664"/>
    <w:rsid w:val="00B539A5"/>
    <w:rsid w:val="00B547A8"/>
    <w:rsid w:val="00B548C2"/>
    <w:rsid w:val="00B556EA"/>
    <w:rsid w:val="00B55931"/>
    <w:rsid w:val="00B55DF2"/>
    <w:rsid w:val="00B55F7C"/>
    <w:rsid w:val="00B5621E"/>
    <w:rsid w:val="00B567F5"/>
    <w:rsid w:val="00B5692A"/>
    <w:rsid w:val="00B5772B"/>
    <w:rsid w:val="00B6009A"/>
    <w:rsid w:val="00B6034C"/>
    <w:rsid w:val="00B6064C"/>
    <w:rsid w:val="00B60BD3"/>
    <w:rsid w:val="00B60C09"/>
    <w:rsid w:val="00B611FA"/>
    <w:rsid w:val="00B61B24"/>
    <w:rsid w:val="00B61C7D"/>
    <w:rsid w:val="00B61EA8"/>
    <w:rsid w:val="00B62834"/>
    <w:rsid w:val="00B628C7"/>
    <w:rsid w:val="00B62E2D"/>
    <w:rsid w:val="00B62EEF"/>
    <w:rsid w:val="00B63068"/>
    <w:rsid w:val="00B6353E"/>
    <w:rsid w:val="00B6378A"/>
    <w:rsid w:val="00B63B6C"/>
    <w:rsid w:val="00B63CB4"/>
    <w:rsid w:val="00B63F1C"/>
    <w:rsid w:val="00B643E6"/>
    <w:rsid w:val="00B64519"/>
    <w:rsid w:val="00B64921"/>
    <w:rsid w:val="00B64DD0"/>
    <w:rsid w:val="00B650E6"/>
    <w:rsid w:val="00B653D6"/>
    <w:rsid w:val="00B658AD"/>
    <w:rsid w:val="00B65C99"/>
    <w:rsid w:val="00B65EE6"/>
    <w:rsid w:val="00B65FDE"/>
    <w:rsid w:val="00B66000"/>
    <w:rsid w:val="00B6656C"/>
    <w:rsid w:val="00B670CA"/>
    <w:rsid w:val="00B6765A"/>
    <w:rsid w:val="00B67760"/>
    <w:rsid w:val="00B67A84"/>
    <w:rsid w:val="00B701DE"/>
    <w:rsid w:val="00B71062"/>
    <w:rsid w:val="00B715B1"/>
    <w:rsid w:val="00B7180F"/>
    <w:rsid w:val="00B724A0"/>
    <w:rsid w:val="00B727B1"/>
    <w:rsid w:val="00B728E7"/>
    <w:rsid w:val="00B72DED"/>
    <w:rsid w:val="00B7303D"/>
    <w:rsid w:val="00B7320D"/>
    <w:rsid w:val="00B73477"/>
    <w:rsid w:val="00B73829"/>
    <w:rsid w:val="00B73A2F"/>
    <w:rsid w:val="00B73E47"/>
    <w:rsid w:val="00B73EE7"/>
    <w:rsid w:val="00B73F5F"/>
    <w:rsid w:val="00B74100"/>
    <w:rsid w:val="00B74434"/>
    <w:rsid w:val="00B74672"/>
    <w:rsid w:val="00B74878"/>
    <w:rsid w:val="00B748B8"/>
    <w:rsid w:val="00B74B53"/>
    <w:rsid w:val="00B74C25"/>
    <w:rsid w:val="00B75166"/>
    <w:rsid w:val="00B75266"/>
    <w:rsid w:val="00B755B4"/>
    <w:rsid w:val="00B755E5"/>
    <w:rsid w:val="00B76139"/>
    <w:rsid w:val="00B76622"/>
    <w:rsid w:val="00B76C23"/>
    <w:rsid w:val="00B76FBC"/>
    <w:rsid w:val="00B772BC"/>
    <w:rsid w:val="00B774C1"/>
    <w:rsid w:val="00B779F4"/>
    <w:rsid w:val="00B80090"/>
    <w:rsid w:val="00B80302"/>
    <w:rsid w:val="00B80C34"/>
    <w:rsid w:val="00B81037"/>
    <w:rsid w:val="00B8153E"/>
    <w:rsid w:val="00B81AFA"/>
    <w:rsid w:val="00B81E95"/>
    <w:rsid w:val="00B820A1"/>
    <w:rsid w:val="00B822EF"/>
    <w:rsid w:val="00B82D87"/>
    <w:rsid w:val="00B83A6B"/>
    <w:rsid w:val="00B83AA0"/>
    <w:rsid w:val="00B84023"/>
    <w:rsid w:val="00B8456D"/>
    <w:rsid w:val="00B84ABA"/>
    <w:rsid w:val="00B8524F"/>
    <w:rsid w:val="00B85351"/>
    <w:rsid w:val="00B85806"/>
    <w:rsid w:val="00B861FF"/>
    <w:rsid w:val="00B877A4"/>
    <w:rsid w:val="00B87BB7"/>
    <w:rsid w:val="00B903A7"/>
    <w:rsid w:val="00B906CC"/>
    <w:rsid w:val="00B908B7"/>
    <w:rsid w:val="00B90B38"/>
    <w:rsid w:val="00B911B9"/>
    <w:rsid w:val="00B911FB"/>
    <w:rsid w:val="00B913FE"/>
    <w:rsid w:val="00B91C29"/>
    <w:rsid w:val="00B9227C"/>
    <w:rsid w:val="00B922FE"/>
    <w:rsid w:val="00B92E05"/>
    <w:rsid w:val="00B9346E"/>
    <w:rsid w:val="00B937B0"/>
    <w:rsid w:val="00B937DC"/>
    <w:rsid w:val="00B93A56"/>
    <w:rsid w:val="00B94C4D"/>
    <w:rsid w:val="00B952E8"/>
    <w:rsid w:val="00B9561F"/>
    <w:rsid w:val="00B95967"/>
    <w:rsid w:val="00B95A1B"/>
    <w:rsid w:val="00B9623C"/>
    <w:rsid w:val="00B96C58"/>
    <w:rsid w:val="00B96C9D"/>
    <w:rsid w:val="00B96D2E"/>
    <w:rsid w:val="00B96D9A"/>
    <w:rsid w:val="00B96E25"/>
    <w:rsid w:val="00B96E4C"/>
    <w:rsid w:val="00B97541"/>
    <w:rsid w:val="00B97A08"/>
    <w:rsid w:val="00B97B90"/>
    <w:rsid w:val="00BA0064"/>
    <w:rsid w:val="00BA0CBE"/>
    <w:rsid w:val="00BA0D02"/>
    <w:rsid w:val="00BA1371"/>
    <w:rsid w:val="00BA187F"/>
    <w:rsid w:val="00BA1C76"/>
    <w:rsid w:val="00BA2F3E"/>
    <w:rsid w:val="00BA32D7"/>
    <w:rsid w:val="00BA3885"/>
    <w:rsid w:val="00BA4030"/>
    <w:rsid w:val="00BA458D"/>
    <w:rsid w:val="00BA4594"/>
    <w:rsid w:val="00BA4A48"/>
    <w:rsid w:val="00BA5032"/>
    <w:rsid w:val="00BA55A0"/>
    <w:rsid w:val="00BA55F0"/>
    <w:rsid w:val="00BA59E2"/>
    <w:rsid w:val="00BA6191"/>
    <w:rsid w:val="00BA6693"/>
    <w:rsid w:val="00BA73DF"/>
    <w:rsid w:val="00BB1333"/>
    <w:rsid w:val="00BB1B68"/>
    <w:rsid w:val="00BB1D9B"/>
    <w:rsid w:val="00BB2433"/>
    <w:rsid w:val="00BB2A75"/>
    <w:rsid w:val="00BB2DDE"/>
    <w:rsid w:val="00BB2DF5"/>
    <w:rsid w:val="00BB2FE6"/>
    <w:rsid w:val="00BB31CA"/>
    <w:rsid w:val="00BB3B32"/>
    <w:rsid w:val="00BB3B54"/>
    <w:rsid w:val="00BB3EB9"/>
    <w:rsid w:val="00BB453D"/>
    <w:rsid w:val="00BB46F4"/>
    <w:rsid w:val="00BB4768"/>
    <w:rsid w:val="00BB4C0D"/>
    <w:rsid w:val="00BB513F"/>
    <w:rsid w:val="00BB56D0"/>
    <w:rsid w:val="00BB5E1C"/>
    <w:rsid w:val="00BB6561"/>
    <w:rsid w:val="00BB762F"/>
    <w:rsid w:val="00BC0654"/>
    <w:rsid w:val="00BC0B13"/>
    <w:rsid w:val="00BC0FE2"/>
    <w:rsid w:val="00BC10FD"/>
    <w:rsid w:val="00BC19F3"/>
    <w:rsid w:val="00BC1C5F"/>
    <w:rsid w:val="00BC2271"/>
    <w:rsid w:val="00BC2958"/>
    <w:rsid w:val="00BC3B00"/>
    <w:rsid w:val="00BC4460"/>
    <w:rsid w:val="00BC488C"/>
    <w:rsid w:val="00BC48B7"/>
    <w:rsid w:val="00BC4C4C"/>
    <w:rsid w:val="00BC5208"/>
    <w:rsid w:val="00BC6313"/>
    <w:rsid w:val="00BC74B1"/>
    <w:rsid w:val="00BC79B6"/>
    <w:rsid w:val="00BC7D1C"/>
    <w:rsid w:val="00BC7E6F"/>
    <w:rsid w:val="00BD00AD"/>
    <w:rsid w:val="00BD079C"/>
    <w:rsid w:val="00BD0A68"/>
    <w:rsid w:val="00BD0CE9"/>
    <w:rsid w:val="00BD10CE"/>
    <w:rsid w:val="00BD1490"/>
    <w:rsid w:val="00BD18D1"/>
    <w:rsid w:val="00BD2A94"/>
    <w:rsid w:val="00BD37FE"/>
    <w:rsid w:val="00BD3825"/>
    <w:rsid w:val="00BD41DF"/>
    <w:rsid w:val="00BD49D4"/>
    <w:rsid w:val="00BD561A"/>
    <w:rsid w:val="00BD5864"/>
    <w:rsid w:val="00BD5BE8"/>
    <w:rsid w:val="00BD5C46"/>
    <w:rsid w:val="00BD64ED"/>
    <w:rsid w:val="00BD697C"/>
    <w:rsid w:val="00BD70C7"/>
    <w:rsid w:val="00BD728C"/>
    <w:rsid w:val="00BD7723"/>
    <w:rsid w:val="00BD7E7F"/>
    <w:rsid w:val="00BD7EBC"/>
    <w:rsid w:val="00BE04AA"/>
    <w:rsid w:val="00BE04BB"/>
    <w:rsid w:val="00BE0BD3"/>
    <w:rsid w:val="00BE0BDF"/>
    <w:rsid w:val="00BE0F85"/>
    <w:rsid w:val="00BE123B"/>
    <w:rsid w:val="00BE168F"/>
    <w:rsid w:val="00BE1F14"/>
    <w:rsid w:val="00BE2038"/>
    <w:rsid w:val="00BE2546"/>
    <w:rsid w:val="00BE39F0"/>
    <w:rsid w:val="00BE42EB"/>
    <w:rsid w:val="00BE484C"/>
    <w:rsid w:val="00BE50F2"/>
    <w:rsid w:val="00BE6633"/>
    <w:rsid w:val="00BE6A87"/>
    <w:rsid w:val="00BE757A"/>
    <w:rsid w:val="00BE7BD3"/>
    <w:rsid w:val="00BF02D2"/>
    <w:rsid w:val="00BF072F"/>
    <w:rsid w:val="00BF07AE"/>
    <w:rsid w:val="00BF0DED"/>
    <w:rsid w:val="00BF19C7"/>
    <w:rsid w:val="00BF1A23"/>
    <w:rsid w:val="00BF1C96"/>
    <w:rsid w:val="00BF281E"/>
    <w:rsid w:val="00BF3B91"/>
    <w:rsid w:val="00BF3D1C"/>
    <w:rsid w:val="00BF3FAA"/>
    <w:rsid w:val="00BF4641"/>
    <w:rsid w:val="00BF4E79"/>
    <w:rsid w:val="00BF4F09"/>
    <w:rsid w:val="00BF5B46"/>
    <w:rsid w:val="00BF5D2E"/>
    <w:rsid w:val="00BF67C7"/>
    <w:rsid w:val="00BF68AB"/>
    <w:rsid w:val="00BF6BFA"/>
    <w:rsid w:val="00BF7569"/>
    <w:rsid w:val="00BF7858"/>
    <w:rsid w:val="00BF7D49"/>
    <w:rsid w:val="00C00345"/>
    <w:rsid w:val="00C00754"/>
    <w:rsid w:val="00C01BE4"/>
    <w:rsid w:val="00C021B4"/>
    <w:rsid w:val="00C03217"/>
    <w:rsid w:val="00C039E7"/>
    <w:rsid w:val="00C03F46"/>
    <w:rsid w:val="00C041D6"/>
    <w:rsid w:val="00C04396"/>
    <w:rsid w:val="00C0566B"/>
    <w:rsid w:val="00C05877"/>
    <w:rsid w:val="00C05D62"/>
    <w:rsid w:val="00C05F6B"/>
    <w:rsid w:val="00C0617B"/>
    <w:rsid w:val="00C06474"/>
    <w:rsid w:val="00C06635"/>
    <w:rsid w:val="00C06DC4"/>
    <w:rsid w:val="00C070AC"/>
    <w:rsid w:val="00C1027A"/>
    <w:rsid w:val="00C10285"/>
    <w:rsid w:val="00C10C46"/>
    <w:rsid w:val="00C116C2"/>
    <w:rsid w:val="00C1199C"/>
    <w:rsid w:val="00C1224C"/>
    <w:rsid w:val="00C12E5A"/>
    <w:rsid w:val="00C12F99"/>
    <w:rsid w:val="00C131AB"/>
    <w:rsid w:val="00C13615"/>
    <w:rsid w:val="00C142E5"/>
    <w:rsid w:val="00C1436B"/>
    <w:rsid w:val="00C14575"/>
    <w:rsid w:val="00C14B34"/>
    <w:rsid w:val="00C15B94"/>
    <w:rsid w:val="00C169B7"/>
    <w:rsid w:val="00C16C29"/>
    <w:rsid w:val="00C16F02"/>
    <w:rsid w:val="00C174DF"/>
    <w:rsid w:val="00C1766D"/>
    <w:rsid w:val="00C17807"/>
    <w:rsid w:val="00C17CA5"/>
    <w:rsid w:val="00C17E6D"/>
    <w:rsid w:val="00C20479"/>
    <w:rsid w:val="00C2083F"/>
    <w:rsid w:val="00C219FD"/>
    <w:rsid w:val="00C21CA5"/>
    <w:rsid w:val="00C229BB"/>
    <w:rsid w:val="00C22ACE"/>
    <w:rsid w:val="00C22E93"/>
    <w:rsid w:val="00C23D96"/>
    <w:rsid w:val="00C24B45"/>
    <w:rsid w:val="00C24FBB"/>
    <w:rsid w:val="00C25334"/>
    <w:rsid w:val="00C25B23"/>
    <w:rsid w:val="00C25D8A"/>
    <w:rsid w:val="00C25EB6"/>
    <w:rsid w:val="00C25F52"/>
    <w:rsid w:val="00C268C3"/>
    <w:rsid w:val="00C26F6F"/>
    <w:rsid w:val="00C278DB"/>
    <w:rsid w:val="00C30635"/>
    <w:rsid w:val="00C3142F"/>
    <w:rsid w:val="00C3177B"/>
    <w:rsid w:val="00C318BE"/>
    <w:rsid w:val="00C321BF"/>
    <w:rsid w:val="00C3234B"/>
    <w:rsid w:val="00C323F8"/>
    <w:rsid w:val="00C33168"/>
    <w:rsid w:val="00C33EB5"/>
    <w:rsid w:val="00C34B33"/>
    <w:rsid w:val="00C35326"/>
    <w:rsid w:val="00C35364"/>
    <w:rsid w:val="00C353E8"/>
    <w:rsid w:val="00C35E2D"/>
    <w:rsid w:val="00C35FE5"/>
    <w:rsid w:val="00C36399"/>
    <w:rsid w:val="00C36470"/>
    <w:rsid w:val="00C36621"/>
    <w:rsid w:val="00C371F9"/>
    <w:rsid w:val="00C37206"/>
    <w:rsid w:val="00C37233"/>
    <w:rsid w:val="00C377AB"/>
    <w:rsid w:val="00C403BE"/>
    <w:rsid w:val="00C40658"/>
    <w:rsid w:val="00C40AFE"/>
    <w:rsid w:val="00C41F37"/>
    <w:rsid w:val="00C42F8F"/>
    <w:rsid w:val="00C43061"/>
    <w:rsid w:val="00C43807"/>
    <w:rsid w:val="00C44B71"/>
    <w:rsid w:val="00C44C50"/>
    <w:rsid w:val="00C44C5C"/>
    <w:rsid w:val="00C44E30"/>
    <w:rsid w:val="00C45053"/>
    <w:rsid w:val="00C451AD"/>
    <w:rsid w:val="00C453C5"/>
    <w:rsid w:val="00C4565E"/>
    <w:rsid w:val="00C457A2"/>
    <w:rsid w:val="00C4589D"/>
    <w:rsid w:val="00C45A29"/>
    <w:rsid w:val="00C45AEF"/>
    <w:rsid w:val="00C45DBF"/>
    <w:rsid w:val="00C4664C"/>
    <w:rsid w:val="00C46CB3"/>
    <w:rsid w:val="00C47642"/>
    <w:rsid w:val="00C47D00"/>
    <w:rsid w:val="00C47DE1"/>
    <w:rsid w:val="00C5057D"/>
    <w:rsid w:val="00C510FE"/>
    <w:rsid w:val="00C513F2"/>
    <w:rsid w:val="00C5178E"/>
    <w:rsid w:val="00C51926"/>
    <w:rsid w:val="00C51B05"/>
    <w:rsid w:val="00C52354"/>
    <w:rsid w:val="00C53B0F"/>
    <w:rsid w:val="00C54007"/>
    <w:rsid w:val="00C54058"/>
    <w:rsid w:val="00C5406A"/>
    <w:rsid w:val="00C54A86"/>
    <w:rsid w:val="00C54AE0"/>
    <w:rsid w:val="00C54C50"/>
    <w:rsid w:val="00C54DF8"/>
    <w:rsid w:val="00C550D3"/>
    <w:rsid w:val="00C55178"/>
    <w:rsid w:val="00C558E4"/>
    <w:rsid w:val="00C56AF5"/>
    <w:rsid w:val="00C5744A"/>
    <w:rsid w:val="00C574BC"/>
    <w:rsid w:val="00C57552"/>
    <w:rsid w:val="00C57EC3"/>
    <w:rsid w:val="00C6038F"/>
    <w:rsid w:val="00C60AF1"/>
    <w:rsid w:val="00C60D0D"/>
    <w:rsid w:val="00C60E4C"/>
    <w:rsid w:val="00C612D4"/>
    <w:rsid w:val="00C61A6F"/>
    <w:rsid w:val="00C61B7E"/>
    <w:rsid w:val="00C620B1"/>
    <w:rsid w:val="00C62331"/>
    <w:rsid w:val="00C6263E"/>
    <w:rsid w:val="00C62EB5"/>
    <w:rsid w:val="00C63814"/>
    <w:rsid w:val="00C639CB"/>
    <w:rsid w:val="00C639D1"/>
    <w:rsid w:val="00C63B64"/>
    <w:rsid w:val="00C63EA2"/>
    <w:rsid w:val="00C6415C"/>
    <w:rsid w:val="00C6497A"/>
    <w:rsid w:val="00C65728"/>
    <w:rsid w:val="00C65A4F"/>
    <w:rsid w:val="00C65F46"/>
    <w:rsid w:val="00C660D9"/>
    <w:rsid w:val="00C66564"/>
    <w:rsid w:val="00C66917"/>
    <w:rsid w:val="00C6694B"/>
    <w:rsid w:val="00C66C00"/>
    <w:rsid w:val="00C66C9C"/>
    <w:rsid w:val="00C67304"/>
    <w:rsid w:val="00C67546"/>
    <w:rsid w:val="00C67BE6"/>
    <w:rsid w:val="00C67E07"/>
    <w:rsid w:val="00C7042F"/>
    <w:rsid w:val="00C705D2"/>
    <w:rsid w:val="00C707EF"/>
    <w:rsid w:val="00C709DC"/>
    <w:rsid w:val="00C70F42"/>
    <w:rsid w:val="00C710C3"/>
    <w:rsid w:val="00C716D1"/>
    <w:rsid w:val="00C71758"/>
    <w:rsid w:val="00C71912"/>
    <w:rsid w:val="00C71D9B"/>
    <w:rsid w:val="00C71EAB"/>
    <w:rsid w:val="00C71F9D"/>
    <w:rsid w:val="00C7204B"/>
    <w:rsid w:val="00C721BC"/>
    <w:rsid w:val="00C724B2"/>
    <w:rsid w:val="00C73059"/>
    <w:rsid w:val="00C731B7"/>
    <w:rsid w:val="00C73587"/>
    <w:rsid w:val="00C73C4B"/>
    <w:rsid w:val="00C73D07"/>
    <w:rsid w:val="00C74A6B"/>
    <w:rsid w:val="00C74DF3"/>
    <w:rsid w:val="00C753C8"/>
    <w:rsid w:val="00C756AB"/>
    <w:rsid w:val="00C760CD"/>
    <w:rsid w:val="00C76118"/>
    <w:rsid w:val="00C76394"/>
    <w:rsid w:val="00C76E13"/>
    <w:rsid w:val="00C76ECD"/>
    <w:rsid w:val="00C76FF0"/>
    <w:rsid w:val="00C7793A"/>
    <w:rsid w:val="00C77F5A"/>
    <w:rsid w:val="00C80D01"/>
    <w:rsid w:val="00C80F1F"/>
    <w:rsid w:val="00C810B8"/>
    <w:rsid w:val="00C81A5C"/>
    <w:rsid w:val="00C81C79"/>
    <w:rsid w:val="00C82428"/>
    <w:rsid w:val="00C824A0"/>
    <w:rsid w:val="00C839F0"/>
    <w:rsid w:val="00C83A5F"/>
    <w:rsid w:val="00C83C76"/>
    <w:rsid w:val="00C83D4F"/>
    <w:rsid w:val="00C8406F"/>
    <w:rsid w:val="00C856F3"/>
    <w:rsid w:val="00C85A79"/>
    <w:rsid w:val="00C86164"/>
    <w:rsid w:val="00C86216"/>
    <w:rsid w:val="00C86482"/>
    <w:rsid w:val="00C87004"/>
    <w:rsid w:val="00C87228"/>
    <w:rsid w:val="00C87351"/>
    <w:rsid w:val="00C873B6"/>
    <w:rsid w:val="00C87882"/>
    <w:rsid w:val="00C87CD0"/>
    <w:rsid w:val="00C87CFC"/>
    <w:rsid w:val="00C9020A"/>
    <w:rsid w:val="00C90DD5"/>
    <w:rsid w:val="00C90F1F"/>
    <w:rsid w:val="00C91113"/>
    <w:rsid w:val="00C9131F"/>
    <w:rsid w:val="00C91988"/>
    <w:rsid w:val="00C924B4"/>
    <w:rsid w:val="00C926D8"/>
    <w:rsid w:val="00C926FF"/>
    <w:rsid w:val="00C92B9E"/>
    <w:rsid w:val="00C92DDC"/>
    <w:rsid w:val="00C92F3A"/>
    <w:rsid w:val="00C92F76"/>
    <w:rsid w:val="00C92FE6"/>
    <w:rsid w:val="00C9331F"/>
    <w:rsid w:val="00C93685"/>
    <w:rsid w:val="00C940A2"/>
    <w:rsid w:val="00C944CA"/>
    <w:rsid w:val="00C94B15"/>
    <w:rsid w:val="00C94B52"/>
    <w:rsid w:val="00C94D38"/>
    <w:rsid w:val="00C94F2A"/>
    <w:rsid w:val="00C94F64"/>
    <w:rsid w:val="00C94FCE"/>
    <w:rsid w:val="00C954A8"/>
    <w:rsid w:val="00C9587F"/>
    <w:rsid w:val="00C95C4E"/>
    <w:rsid w:val="00C963DD"/>
    <w:rsid w:val="00C965D8"/>
    <w:rsid w:val="00C96785"/>
    <w:rsid w:val="00C976E0"/>
    <w:rsid w:val="00C97E5B"/>
    <w:rsid w:val="00C97E9F"/>
    <w:rsid w:val="00C97F85"/>
    <w:rsid w:val="00CA0134"/>
    <w:rsid w:val="00CA042D"/>
    <w:rsid w:val="00CA060B"/>
    <w:rsid w:val="00CA0656"/>
    <w:rsid w:val="00CA1416"/>
    <w:rsid w:val="00CA14FD"/>
    <w:rsid w:val="00CA165A"/>
    <w:rsid w:val="00CA17EB"/>
    <w:rsid w:val="00CA265E"/>
    <w:rsid w:val="00CA267C"/>
    <w:rsid w:val="00CA2944"/>
    <w:rsid w:val="00CA2E3E"/>
    <w:rsid w:val="00CA4360"/>
    <w:rsid w:val="00CA4B93"/>
    <w:rsid w:val="00CA4D62"/>
    <w:rsid w:val="00CA51BE"/>
    <w:rsid w:val="00CA5894"/>
    <w:rsid w:val="00CA5D25"/>
    <w:rsid w:val="00CA60B6"/>
    <w:rsid w:val="00CA61C6"/>
    <w:rsid w:val="00CA69A0"/>
    <w:rsid w:val="00CA6F6B"/>
    <w:rsid w:val="00CA7B7D"/>
    <w:rsid w:val="00CB1154"/>
    <w:rsid w:val="00CB138E"/>
    <w:rsid w:val="00CB13DB"/>
    <w:rsid w:val="00CB1708"/>
    <w:rsid w:val="00CB1EE6"/>
    <w:rsid w:val="00CB2542"/>
    <w:rsid w:val="00CB31D0"/>
    <w:rsid w:val="00CB3521"/>
    <w:rsid w:val="00CB37A3"/>
    <w:rsid w:val="00CB37F1"/>
    <w:rsid w:val="00CB421D"/>
    <w:rsid w:val="00CB43F6"/>
    <w:rsid w:val="00CB4F40"/>
    <w:rsid w:val="00CB518B"/>
    <w:rsid w:val="00CB554B"/>
    <w:rsid w:val="00CB5C7D"/>
    <w:rsid w:val="00CB5DD7"/>
    <w:rsid w:val="00CB6138"/>
    <w:rsid w:val="00CB6BD9"/>
    <w:rsid w:val="00CB7420"/>
    <w:rsid w:val="00CB74E8"/>
    <w:rsid w:val="00CB76B4"/>
    <w:rsid w:val="00CB7DB2"/>
    <w:rsid w:val="00CB7E3A"/>
    <w:rsid w:val="00CC0005"/>
    <w:rsid w:val="00CC033C"/>
    <w:rsid w:val="00CC03E3"/>
    <w:rsid w:val="00CC0CD9"/>
    <w:rsid w:val="00CC0E98"/>
    <w:rsid w:val="00CC155F"/>
    <w:rsid w:val="00CC1744"/>
    <w:rsid w:val="00CC17D7"/>
    <w:rsid w:val="00CC1885"/>
    <w:rsid w:val="00CC1E89"/>
    <w:rsid w:val="00CC2318"/>
    <w:rsid w:val="00CC24A1"/>
    <w:rsid w:val="00CC2A3B"/>
    <w:rsid w:val="00CC3377"/>
    <w:rsid w:val="00CC35F8"/>
    <w:rsid w:val="00CC38C3"/>
    <w:rsid w:val="00CC3947"/>
    <w:rsid w:val="00CC3DCD"/>
    <w:rsid w:val="00CC3F68"/>
    <w:rsid w:val="00CC4704"/>
    <w:rsid w:val="00CC5B2C"/>
    <w:rsid w:val="00CC6260"/>
    <w:rsid w:val="00CC6988"/>
    <w:rsid w:val="00CC7C14"/>
    <w:rsid w:val="00CD046E"/>
    <w:rsid w:val="00CD05D9"/>
    <w:rsid w:val="00CD1216"/>
    <w:rsid w:val="00CD1F62"/>
    <w:rsid w:val="00CD281F"/>
    <w:rsid w:val="00CD2A29"/>
    <w:rsid w:val="00CD2F20"/>
    <w:rsid w:val="00CD3951"/>
    <w:rsid w:val="00CD39A9"/>
    <w:rsid w:val="00CD3AEE"/>
    <w:rsid w:val="00CD3D08"/>
    <w:rsid w:val="00CD44DD"/>
    <w:rsid w:val="00CD46E3"/>
    <w:rsid w:val="00CD481D"/>
    <w:rsid w:val="00CD4B2F"/>
    <w:rsid w:val="00CD4BFA"/>
    <w:rsid w:val="00CD534E"/>
    <w:rsid w:val="00CD5396"/>
    <w:rsid w:val="00CD558E"/>
    <w:rsid w:val="00CD5781"/>
    <w:rsid w:val="00CD6042"/>
    <w:rsid w:val="00CD69A0"/>
    <w:rsid w:val="00CD70FE"/>
    <w:rsid w:val="00CD79F6"/>
    <w:rsid w:val="00CE0510"/>
    <w:rsid w:val="00CE0B4D"/>
    <w:rsid w:val="00CE2B47"/>
    <w:rsid w:val="00CE331C"/>
    <w:rsid w:val="00CE339D"/>
    <w:rsid w:val="00CE36E4"/>
    <w:rsid w:val="00CE3E81"/>
    <w:rsid w:val="00CE454B"/>
    <w:rsid w:val="00CE4906"/>
    <w:rsid w:val="00CE50A2"/>
    <w:rsid w:val="00CE5443"/>
    <w:rsid w:val="00CE56AC"/>
    <w:rsid w:val="00CE6629"/>
    <w:rsid w:val="00CE69A8"/>
    <w:rsid w:val="00CE6A0B"/>
    <w:rsid w:val="00CE6B75"/>
    <w:rsid w:val="00CE7C4B"/>
    <w:rsid w:val="00CE7E42"/>
    <w:rsid w:val="00CF03FC"/>
    <w:rsid w:val="00CF0520"/>
    <w:rsid w:val="00CF1056"/>
    <w:rsid w:val="00CF1A16"/>
    <w:rsid w:val="00CF1A91"/>
    <w:rsid w:val="00CF1BB4"/>
    <w:rsid w:val="00CF2790"/>
    <w:rsid w:val="00CF3139"/>
    <w:rsid w:val="00CF33AE"/>
    <w:rsid w:val="00CF3B54"/>
    <w:rsid w:val="00CF3F85"/>
    <w:rsid w:val="00CF4230"/>
    <w:rsid w:val="00CF4545"/>
    <w:rsid w:val="00CF45A7"/>
    <w:rsid w:val="00CF4629"/>
    <w:rsid w:val="00CF5131"/>
    <w:rsid w:val="00CF51E2"/>
    <w:rsid w:val="00CF6189"/>
    <w:rsid w:val="00CF7A46"/>
    <w:rsid w:val="00D00639"/>
    <w:rsid w:val="00D0067D"/>
    <w:rsid w:val="00D00970"/>
    <w:rsid w:val="00D01724"/>
    <w:rsid w:val="00D01A9E"/>
    <w:rsid w:val="00D029FD"/>
    <w:rsid w:val="00D030F6"/>
    <w:rsid w:val="00D03609"/>
    <w:rsid w:val="00D036C2"/>
    <w:rsid w:val="00D03FBF"/>
    <w:rsid w:val="00D044C9"/>
    <w:rsid w:val="00D04713"/>
    <w:rsid w:val="00D0593F"/>
    <w:rsid w:val="00D059BB"/>
    <w:rsid w:val="00D06183"/>
    <w:rsid w:val="00D06B69"/>
    <w:rsid w:val="00D06B92"/>
    <w:rsid w:val="00D06CE0"/>
    <w:rsid w:val="00D07258"/>
    <w:rsid w:val="00D10A0B"/>
    <w:rsid w:val="00D10C3A"/>
    <w:rsid w:val="00D11322"/>
    <w:rsid w:val="00D1146F"/>
    <w:rsid w:val="00D122D8"/>
    <w:rsid w:val="00D12EE4"/>
    <w:rsid w:val="00D131D7"/>
    <w:rsid w:val="00D1330F"/>
    <w:rsid w:val="00D135CC"/>
    <w:rsid w:val="00D13699"/>
    <w:rsid w:val="00D13FB7"/>
    <w:rsid w:val="00D1463C"/>
    <w:rsid w:val="00D155EB"/>
    <w:rsid w:val="00D15E17"/>
    <w:rsid w:val="00D16182"/>
    <w:rsid w:val="00D16543"/>
    <w:rsid w:val="00D16D17"/>
    <w:rsid w:val="00D17CCF"/>
    <w:rsid w:val="00D20AAA"/>
    <w:rsid w:val="00D21313"/>
    <w:rsid w:val="00D214EA"/>
    <w:rsid w:val="00D22009"/>
    <w:rsid w:val="00D22365"/>
    <w:rsid w:val="00D227B7"/>
    <w:rsid w:val="00D22B33"/>
    <w:rsid w:val="00D22C5F"/>
    <w:rsid w:val="00D231CC"/>
    <w:rsid w:val="00D23352"/>
    <w:rsid w:val="00D23642"/>
    <w:rsid w:val="00D23B9F"/>
    <w:rsid w:val="00D24420"/>
    <w:rsid w:val="00D2496B"/>
    <w:rsid w:val="00D24F3D"/>
    <w:rsid w:val="00D25624"/>
    <w:rsid w:val="00D27353"/>
    <w:rsid w:val="00D27740"/>
    <w:rsid w:val="00D27832"/>
    <w:rsid w:val="00D27E95"/>
    <w:rsid w:val="00D27F2A"/>
    <w:rsid w:val="00D30A4F"/>
    <w:rsid w:val="00D30B61"/>
    <w:rsid w:val="00D30D30"/>
    <w:rsid w:val="00D3188C"/>
    <w:rsid w:val="00D31AE3"/>
    <w:rsid w:val="00D320D3"/>
    <w:rsid w:val="00D32273"/>
    <w:rsid w:val="00D324FA"/>
    <w:rsid w:val="00D32565"/>
    <w:rsid w:val="00D32CF3"/>
    <w:rsid w:val="00D32DDA"/>
    <w:rsid w:val="00D339EA"/>
    <w:rsid w:val="00D33BDE"/>
    <w:rsid w:val="00D34025"/>
    <w:rsid w:val="00D340A2"/>
    <w:rsid w:val="00D34BCD"/>
    <w:rsid w:val="00D34CC2"/>
    <w:rsid w:val="00D3513B"/>
    <w:rsid w:val="00D356B8"/>
    <w:rsid w:val="00D35798"/>
    <w:rsid w:val="00D35ED5"/>
    <w:rsid w:val="00D363F6"/>
    <w:rsid w:val="00D36451"/>
    <w:rsid w:val="00D364AA"/>
    <w:rsid w:val="00D36B98"/>
    <w:rsid w:val="00D36CE4"/>
    <w:rsid w:val="00D36D2C"/>
    <w:rsid w:val="00D3709D"/>
    <w:rsid w:val="00D374E5"/>
    <w:rsid w:val="00D37C8C"/>
    <w:rsid w:val="00D40105"/>
    <w:rsid w:val="00D4033D"/>
    <w:rsid w:val="00D4056F"/>
    <w:rsid w:val="00D40778"/>
    <w:rsid w:val="00D407C3"/>
    <w:rsid w:val="00D40CB7"/>
    <w:rsid w:val="00D412A4"/>
    <w:rsid w:val="00D4155A"/>
    <w:rsid w:val="00D418F3"/>
    <w:rsid w:val="00D41DAC"/>
    <w:rsid w:val="00D42B49"/>
    <w:rsid w:val="00D42B78"/>
    <w:rsid w:val="00D42C2F"/>
    <w:rsid w:val="00D436DD"/>
    <w:rsid w:val="00D4492B"/>
    <w:rsid w:val="00D45048"/>
    <w:rsid w:val="00D453C2"/>
    <w:rsid w:val="00D45996"/>
    <w:rsid w:val="00D45A32"/>
    <w:rsid w:val="00D46574"/>
    <w:rsid w:val="00D46961"/>
    <w:rsid w:val="00D46AE6"/>
    <w:rsid w:val="00D46B1B"/>
    <w:rsid w:val="00D46E05"/>
    <w:rsid w:val="00D476FB"/>
    <w:rsid w:val="00D50565"/>
    <w:rsid w:val="00D507E1"/>
    <w:rsid w:val="00D50D8F"/>
    <w:rsid w:val="00D51BDD"/>
    <w:rsid w:val="00D51CBF"/>
    <w:rsid w:val="00D51EEC"/>
    <w:rsid w:val="00D52203"/>
    <w:rsid w:val="00D53A56"/>
    <w:rsid w:val="00D53B50"/>
    <w:rsid w:val="00D53F34"/>
    <w:rsid w:val="00D54FE0"/>
    <w:rsid w:val="00D5515D"/>
    <w:rsid w:val="00D55220"/>
    <w:rsid w:val="00D56292"/>
    <w:rsid w:val="00D5637B"/>
    <w:rsid w:val="00D56681"/>
    <w:rsid w:val="00D57547"/>
    <w:rsid w:val="00D577A7"/>
    <w:rsid w:val="00D579E1"/>
    <w:rsid w:val="00D610F3"/>
    <w:rsid w:val="00D61466"/>
    <w:rsid w:val="00D61869"/>
    <w:rsid w:val="00D626ED"/>
    <w:rsid w:val="00D628D3"/>
    <w:rsid w:val="00D63898"/>
    <w:rsid w:val="00D63BB2"/>
    <w:rsid w:val="00D641A0"/>
    <w:rsid w:val="00D642A1"/>
    <w:rsid w:val="00D6437B"/>
    <w:rsid w:val="00D6462C"/>
    <w:rsid w:val="00D64C05"/>
    <w:rsid w:val="00D64EB5"/>
    <w:rsid w:val="00D65CC7"/>
    <w:rsid w:val="00D6654D"/>
    <w:rsid w:val="00D66677"/>
    <w:rsid w:val="00D666AC"/>
    <w:rsid w:val="00D666F8"/>
    <w:rsid w:val="00D66CBE"/>
    <w:rsid w:val="00D66DA3"/>
    <w:rsid w:val="00D66E52"/>
    <w:rsid w:val="00D6776F"/>
    <w:rsid w:val="00D67804"/>
    <w:rsid w:val="00D67FB9"/>
    <w:rsid w:val="00D701D8"/>
    <w:rsid w:val="00D706C3"/>
    <w:rsid w:val="00D70C23"/>
    <w:rsid w:val="00D70D27"/>
    <w:rsid w:val="00D70EBF"/>
    <w:rsid w:val="00D71405"/>
    <w:rsid w:val="00D716BF"/>
    <w:rsid w:val="00D728C0"/>
    <w:rsid w:val="00D73432"/>
    <w:rsid w:val="00D73BF4"/>
    <w:rsid w:val="00D73CD3"/>
    <w:rsid w:val="00D73EA8"/>
    <w:rsid w:val="00D74764"/>
    <w:rsid w:val="00D749A2"/>
    <w:rsid w:val="00D74AEB"/>
    <w:rsid w:val="00D750AB"/>
    <w:rsid w:val="00D75AB6"/>
    <w:rsid w:val="00D75B75"/>
    <w:rsid w:val="00D75C89"/>
    <w:rsid w:val="00D76645"/>
    <w:rsid w:val="00D767BF"/>
    <w:rsid w:val="00D7731F"/>
    <w:rsid w:val="00D80601"/>
    <w:rsid w:val="00D808CC"/>
    <w:rsid w:val="00D82106"/>
    <w:rsid w:val="00D835C9"/>
    <w:rsid w:val="00D8399C"/>
    <w:rsid w:val="00D83A61"/>
    <w:rsid w:val="00D83ADF"/>
    <w:rsid w:val="00D83DC9"/>
    <w:rsid w:val="00D84014"/>
    <w:rsid w:val="00D84959"/>
    <w:rsid w:val="00D84CDD"/>
    <w:rsid w:val="00D85661"/>
    <w:rsid w:val="00D86983"/>
    <w:rsid w:val="00D86D3C"/>
    <w:rsid w:val="00D86FDF"/>
    <w:rsid w:val="00D8730A"/>
    <w:rsid w:val="00D8745F"/>
    <w:rsid w:val="00D87AE8"/>
    <w:rsid w:val="00D90713"/>
    <w:rsid w:val="00D90947"/>
    <w:rsid w:val="00D90ADD"/>
    <w:rsid w:val="00D9192A"/>
    <w:rsid w:val="00D923FF"/>
    <w:rsid w:val="00D92BE1"/>
    <w:rsid w:val="00D92E10"/>
    <w:rsid w:val="00D93037"/>
    <w:rsid w:val="00D93252"/>
    <w:rsid w:val="00D93322"/>
    <w:rsid w:val="00D93997"/>
    <w:rsid w:val="00D94611"/>
    <w:rsid w:val="00D9480E"/>
    <w:rsid w:val="00D94B95"/>
    <w:rsid w:val="00D94D05"/>
    <w:rsid w:val="00D94E93"/>
    <w:rsid w:val="00D952D5"/>
    <w:rsid w:val="00D95619"/>
    <w:rsid w:val="00D95901"/>
    <w:rsid w:val="00D95966"/>
    <w:rsid w:val="00D95B01"/>
    <w:rsid w:val="00D96235"/>
    <w:rsid w:val="00D96764"/>
    <w:rsid w:val="00D967D7"/>
    <w:rsid w:val="00D96C06"/>
    <w:rsid w:val="00D96C1F"/>
    <w:rsid w:val="00D96FC9"/>
    <w:rsid w:val="00D97192"/>
    <w:rsid w:val="00D974FD"/>
    <w:rsid w:val="00D97AA8"/>
    <w:rsid w:val="00DA0BA4"/>
    <w:rsid w:val="00DA0DF8"/>
    <w:rsid w:val="00DA1006"/>
    <w:rsid w:val="00DA147D"/>
    <w:rsid w:val="00DA2072"/>
    <w:rsid w:val="00DA229E"/>
    <w:rsid w:val="00DA2EE2"/>
    <w:rsid w:val="00DA30B4"/>
    <w:rsid w:val="00DA32B7"/>
    <w:rsid w:val="00DA3400"/>
    <w:rsid w:val="00DA48C9"/>
    <w:rsid w:val="00DA4A68"/>
    <w:rsid w:val="00DA50D6"/>
    <w:rsid w:val="00DA5968"/>
    <w:rsid w:val="00DA5E14"/>
    <w:rsid w:val="00DA6019"/>
    <w:rsid w:val="00DA60BD"/>
    <w:rsid w:val="00DA670B"/>
    <w:rsid w:val="00DA676C"/>
    <w:rsid w:val="00DA67C9"/>
    <w:rsid w:val="00DA6883"/>
    <w:rsid w:val="00DA7307"/>
    <w:rsid w:val="00DA7310"/>
    <w:rsid w:val="00DA76C9"/>
    <w:rsid w:val="00DB017A"/>
    <w:rsid w:val="00DB0233"/>
    <w:rsid w:val="00DB06A8"/>
    <w:rsid w:val="00DB0817"/>
    <w:rsid w:val="00DB0ACF"/>
    <w:rsid w:val="00DB11D8"/>
    <w:rsid w:val="00DB11F7"/>
    <w:rsid w:val="00DB13C1"/>
    <w:rsid w:val="00DB175B"/>
    <w:rsid w:val="00DB1A7D"/>
    <w:rsid w:val="00DB1EAC"/>
    <w:rsid w:val="00DB2746"/>
    <w:rsid w:val="00DB2830"/>
    <w:rsid w:val="00DB343E"/>
    <w:rsid w:val="00DB3562"/>
    <w:rsid w:val="00DB41C6"/>
    <w:rsid w:val="00DB4C25"/>
    <w:rsid w:val="00DB52AA"/>
    <w:rsid w:val="00DB5E83"/>
    <w:rsid w:val="00DB6410"/>
    <w:rsid w:val="00DB69F0"/>
    <w:rsid w:val="00DB7724"/>
    <w:rsid w:val="00DB7748"/>
    <w:rsid w:val="00DC000D"/>
    <w:rsid w:val="00DC02A4"/>
    <w:rsid w:val="00DC09A4"/>
    <w:rsid w:val="00DC0C1B"/>
    <w:rsid w:val="00DC19E1"/>
    <w:rsid w:val="00DC1A7F"/>
    <w:rsid w:val="00DC2DE5"/>
    <w:rsid w:val="00DC2E61"/>
    <w:rsid w:val="00DC3C66"/>
    <w:rsid w:val="00DC3EA8"/>
    <w:rsid w:val="00DC440F"/>
    <w:rsid w:val="00DC46F7"/>
    <w:rsid w:val="00DC4AB7"/>
    <w:rsid w:val="00DC524F"/>
    <w:rsid w:val="00DC54DA"/>
    <w:rsid w:val="00DC5E84"/>
    <w:rsid w:val="00DC68D8"/>
    <w:rsid w:val="00DC6C7A"/>
    <w:rsid w:val="00DC6E6F"/>
    <w:rsid w:val="00DC774A"/>
    <w:rsid w:val="00DC7D6A"/>
    <w:rsid w:val="00DC7E8D"/>
    <w:rsid w:val="00DD0855"/>
    <w:rsid w:val="00DD0FA4"/>
    <w:rsid w:val="00DD1018"/>
    <w:rsid w:val="00DD1170"/>
    <w:rsid w:val="00DD18EC"/>
    <w:rsid w:val="00DD1CE1"/>
    <w:rsid w:val="00DD1D67"/>
    <w:rsid w:val="00DD2689"/>
    <w:rsid w:val="00DD2A34"/>
    <w:rsid w:val="00DD364B"/>
    <w:rsid w:val="00DD376C"/>
    <w:rsid w:val="00DD3837"/>
    <w:rsid w:val="00DD3DD9"/>
    <w:rsid w:val="00DD4024"/>
    <w:rsid w:val="00DD40E7"/>
    <w:rsid w:val="00DD435D"/>
    <w:rsid w:val="00DD4380"/>
    <w:rsid w:val="00DD46E2"/>
    <w:rsid w:val="00DD6052"/>
    <w:rsid w:val="00DD6253"/>
    <w:rsid w:val="00DD6644"/>
    <w:rsid w:val="00DD6CEC"/>
    <w:rsid w:val="00DD6E40"/>
    <w:rsid w:val="00DD7042"/>
    <w:rsid w:val="00DD740F"/>
    <w:rsid w:val="00DD77A0"/>
    <w:rsid w:val="00DD7FCF"/>
    <w:rsid w:val="00DE0508"/>
    <w:rsid w:val="00DE07CA"/>
    <w:rsid w:val="00DE1B1B"/>
    <w:rsid w:val="00DE1C47"/>
    <w:rsid w:val="00DE1D35"/>
    <w:rsid w:val="00DE268A"/>
    <w:rsid w:val="00DE27AC"/>
    <w:rsid w:val="00DE2D42"/>
    <w:rsid w:val="00DE2D4D"/>
    <w:rsid w:val="00DE3224"/>
    <w:rsid w:val="00DE33F9"/>
    <w:rsid w:val="00DE3866"/>
    <w:rsid w:val="00DE431D"/>
    <w:rsid w:val="00DE4376"/>
    <w:rsid w:val="00DE4B67"/>
    <w:rsid w:val="00DE5917"/>
    <w:rsid w:val="00DE5CB5"/>
    <w:rsid w:val="00DE5FC3"/>
    <w:rsid w:val="00DE63F9"/>
    <w:rsid w:val="00DE671F"/>
    <w:rsid w:val="00DE6F30"/>
    <w:rsid w:val="00DE6F86"/>
    <w:rsid w:val="00DE734C"/>
    <w:rsid w:val="00DF00C0"/>
    <w:rsid w:val="00DF06CD"/>
    <w:rsid w:val="00DF0B88"/>
    <w:rsid w:val="00DF1ED2"/>
    <w:rsid w:val="00DF1FA6"/>
    <w:rsid w:val="00DF2CA1"/>
    <w:rsid w:val="00DF321D"/>
    <w:rsid w:val="00DF38E7"/>
    <w:rsid w:val="00DF3A0D"/>
    <w:rsid w:val="00DF3B65"/>
    <w:rsid w:val="00DF3E62"/>
    <w:rsid w:val="00DF3F1A"/>
    <w:rsid w:val="00DF3F7B"/>
    <w:rsid w:val="00DF3FD4"/>
    <w:rsid w:val="00DF4171"/>
    <w:rsid w:val="00DF43F1"/>
    <w:rsid w:val="00DF459C"/>
    <w:rsid w:val="00DF4B01"/>
    <w:rsid w:val="00DF52E1"/>
    <w:rsid w:val="00DF5530"/>
    <w:rsid w:val="00DF5BF7"/>
    <w:rsid w:val="00DF5D56"/>
    <w:rsid w:val="00DF610C"/>
    <w:rsid w:val="00DF6467"/>
    <w:rsid w:val="00DF727D"/>
    <w:rsid w:val="00DF7A3D"/>
    <w:rsid w:val="00DF7CEB"/>
    <w:rsid w:val="00E006DB"/>
    <w:rsid w:val="00E00DDE"/>
    <w:rsid w:val="00E00F45"/>
    <w:rsid w:val="00E01356"/>
    <w:rsid w:val="00E01389"/>
    <w:rsid w:val="00E013E6"/>
    <w:rsid w:val="00E014F7"/>
    <w:rsid w:val="00E0204A"/>
    <w:rsid w:val="00E0247B"/>
    <w:rsid w:val="00E02693"/>
    <w:rsid w:val="00E02BB4"/>
    <w:rsid w:val="00E02DB8"/>
    <w:rsid w:val="00E033A5"/>
    <w:rsid w:val="00E035B6"/>
    <w:rsid w:val="00E048A3"/>
    <w:rsid w:val="00E06AA6"/>
    <w:rsid w:val="00E06B5B"/>
    <w:rsid w:val="00E07930"/>
    <w:rsid w:val="00E07CA3"/>
    <w:rsid w:val="00E1017F"/>
    <w:rsid w:val="00E107CD"/>
    <w:rsid w:val="00E10C2D"/>
    <w:rsid w:val="00E118B8"/>
    <w:rsid w:val="00E11C4F"/>
    <w:rsid w:val="00E1212E"/>
    <w:rsid w:val="00E12743"/>
    <w:rsid w:val="00E128A9"/>
    <w:rsid w:val="00E12E18"/>
    <w:rsid w:val="00E1307A"/>
    <w:rsid w:val="00E13334"/>
    <w:rsid w:val="00E134AB"/>
    <w:rsid w:val="00E138FB"/>
    <w:rsid w:val="00E13AE0"/>
    <w:rsid w:val="00E1401B"/>
    <w:rsid w:val="00E1437F"/>
    <w:rsid w:val="00E143A2"/>
    <w:rsid w:val="00E1447A"/>
    <w:rsid w:val="00E14483"/>
    <w:rsid w:val="00E145ED"/>
    <w:rsid w:val="00E147D5"/>
    <w:rsid w:val="00E14C79"/>
    <w:rsid w:val="00E14F5E"/>
    <w:rsid w:val="00E15247"/>
    <w:rsid w:val="00E1528E"/>
    <w:rsid w:val="00E16AA4"/>
    <w:rsid w:val="00E175A1"/>
    <w:rsid w:val="00E17634"/>
    <w:rsid w:val="00E17FC0"/>
    <w:rsid w:val="00E204E8"/>
    <w:rsid w:val="00E208F5"/>
    <w:rsid w:val="00E217EC"/>
    <w:rsid w:val="00E21B37"/>
    <w:rsid w:val="00E2229D"/>
    <w:rsid w:val="00E222B8"/>
    <w:rsid w:val="00E227DD"/>
    <w:rsid w:val="00E228C3"/>
    <w:rsid w:val="00E22AF9"/>
    <w:rsid w:val="00E23D12"/>
    <w:rsid w:val="00E23E3B"/>
    <w:rsid w:val="00E24201"/>
    <w:rsid w:val="00E24A61"/>
    <w:rsid w:val="00E24C98"/>
    <w:rsid w:val="00E25BFC"/>
    <w:rsid w:val="00E25D30"/>
    <w:rsid w:val="00E25FAB"/>
    <w:rsid w:val="00E26215"/>
    <w:rsid w:val="00E26936"/>
    <w:rsid w:val="00E269B1"/>
    <w:rsid w:val="00E26B0F"/>
    <w:rsid w:val="00E26C3F"/>
    <w:rsid w:val="00E26EF0"/>
    <w:rsid w:val="00E274A6"/>
    <w:rsid w:val="00E27B40"/>
    <w:rsid w:val="00E27C97"/>
    <w:rsid w:val="00E27E38"/>
    <w:rsid w:val="00E30118"/>
    <w:rsid w:val="00E3065D"/>
    <w:rsid w:val="00E313DF"/>
    <w:rsid w:val="00E317CD"/>
    <w:rsid w:val="00E31B84"/>
    <w:rsid w:val="00E31FD0"/>
    <w:rsid w:val="00E3212B"/>
    <w:rsid w:val="00E324F8"/>
    <w:rsid w:val="00E325DD"/>
    <w:rsid w:val="00E326A3"/>
    <w:rsid w:val="00E32A04"/>
    <w:rsid w:val="00E33C57"/>
    <w:rsid w:val="00E342BE"/>
    <w:rsid w:val="00E3482D"/>
    <w:rsid w:val="00E3521B"/>
    <w:rsid w:val="00E35CA9"/>
    <w:rsid w:val="00E35E72"/>
    <w:rsid w:val="00E36E9A"/>
    <w:rsid w:val="00E36EBD"/>
    <w:rsid w:val="00E37631"/>
    <w:rsid w:val="00E377EC"/>
    <w:rsid w:val="00E37A66"/>
    <w:rsid w:val="00E4006A"/>
    <w:rsid w:val="00E4039B"/>
    <w:rsid w:val="00E405B8"/>
    <w:rsid w:val="00E4070D"/>
    <w:rsid w:val="00E4085E"/>
    <w:rsid w:val="00E4108A"/>
    <w:rsid w:val="00E4183A"/>
    <w:rsid w:val="00E41A65"/>
    <w:rsid w:val="00E41A78"/>
    <w:rsid w:val="00E41AB9"/>
    <w:rsid w:val="00E4230F"/>
    <w:rsid w:val="00E425EC"/>
    <w:rsid w:val="00E427E8"/>
    <w:rsid w:val="00E428D7"/>
    <w:rsid w:val="00E42A50"/>
    <w:rsid w:val="00E42AB2"/>
    <w:rsid w:val="00E42BC8"/>
    <w:rsid w:val="00E42F02"/>
    <w:rsid w:val="00E43AD7"/>
    <w:rsid w:val="00E43C82"/>
    <w:rsid w:val="00E444A9"/>
    <w:rsid w:val="00E44638"/>
    <w:rsid w:val="00E44841"/>
    <w:rsid w:val="00E44C34"/>
    <w:rsid w:val="00E45107"/>
    <w:rsid w:val="00E45A74"/>
    <w:rsid w:val="00E45BEE"/>
    <w:rsid w:val="00E45D22"/>
    <w:rsid w:val="00E464EA"/>
    <w:rsid w:val="00E46583"/>
    <w:rsid w:val="00E46DC3"/>
    <w:rsid w:val="00E476E2"/>
    <w:rsid w:val="00E47D1F"/>
    <w:rsid w:val="00E50159"/>
    <w:rsid w:val="00E508A9"/>
    <w:rsid w:val="00E50F0C"/>
    <w:rsid w:val="00E511D5"/>
    <w:rsid w:val="00E51E5E"/>
    <w:rsid w:val="00E51FFD"/>
    <w:rsid w:val="00E5226A"/>
    <w:rsid w:val="00E52A93"/>
    <w:rsid w:val="00E52AA6"/>
    <w:rsid w:val="00E52E99"/>
    <w:rsid w:val="00E52EE9"/>
    <w:rsid w:val="00E5371C"/>
    <w:rsid w:val="00E54548"/>
    <w:rsid w:val="00E5595A"/>
    <w:rsid w:val="00E55F45"/>
    <w:rsid w:val="00E563C2"/>
    <w:rsid w:val="00E5751D"/>
    <w:rsid w:val="00E5769A"/>
    <w:rsid w:val="00E578D4"/>
    <w:rsid w:val="00E57AD9"/>
    <w:rsid w:val="00E57CD9"/>
    <w:rsid w:val="00E60A73"/>
    <w:rsid w:val="00E60C05"/>
    <w:rsid w:val="00E60FF4"/>
    <w:rsid w:val="00E61229"/>
    <w:rsid w:val="00E612FE"/>
    <w:rsid w:val="00E61423"/>
    <w:rsid w:val="00E61491"/>
    <w:rsid w:val="00E617C4"/>
    <w:rsid w:val="00E61A13"/>
    <w:rsid w:val="00E61FC7"/>
    <w:rsid w:val="00E621EB"/>
    <w:rsid w:val="00E62644"/>
    <w:rsid w:val="00E6578A"/>
    <w:rsid w:val="00E65A8A"/>
    <w:rsid w:val="00E65C89"/>
    <w:rsid w:val="00E65E00"/>
    <w:rsid w:val="00E65E11"/>
    <w:rsid w:val="00E66564"/>
    <w:rsid w:val="00E668DC"/>
    <w:rsid w:val="00E6695B"/>
    <w:rsid w:val="00E66AAA"/>
    <w:rsid w:val="00E66C20"/>
    <w:rsid w:val="00E66CE6"/>
    <w:rsid w:val="00E67904"/>
    <w:rsid w:val="00E704A7"/>
    <w:rsid w:val="00E70858"/>
    <w:rsid w:val="00E708BB"/>
    <w:rsid w:val="00E709FC"/>
    <w:rsid w:val="00E70DA8"/>
    <w:rsid w:val="00E716BD"/>
    <w:rsid w:val="00E7210C"/>
    <w:rsid w:val="00E7247F"/>
    <w:rsid w:val="00E729B4"/>
    <w:rsid w:val="00E72A22"/>
    <w:rsid w:val="00E73092"/>
    <w:rsid w:val="00E73094"/>
    <w:rsid w:val="00E73EB4"/>
    <w:rsid w:val="00E7494C"/>
    <w:rsid w:val="00E756A4"/>
    <w:rsid w:val="00E76099"/>
    <w:rsid w:val="00E7633B"/>
    <w:rsid w:val="00E764E1"/>
    <w:rsid w:val="00E766AD"/>
    <w:rsid w:val="00E76A59"/>
    <w:rsid w:val="00E76B77"/>
    <w:rsid w:val="00E76E0F"/>
    <w:rsid w:val="00E7760A"/>
    <w:rsid w:val="00E777FE"/>
    <w:rsid w:val="00E77934"/>
    <w:rsid w:val="00E77C7C"/>
    <w:rsid w:val="00E77CB3"/>
    <w:rsid w:val="00E77DAF"/>
    <w:rsid w:val="00E80290"/>
    <w:rsid w:val="00E8087A"/>
    <w:rsid w:val="00E80B46"/>
    <w:rsid w:val="00E8111B"/>
    <w:rsid w:val="00E8201B"/>
    <w:rsid w:val="00E8206B"/>
    <w:rsid w:val="00E82CC9"/>
    <w:rsid w:val="00E83C4B"/>
    <w:rsid w:val="00E83C4E"/>
    <w:rsid w:val="00E83D0D"/>
    <w:rsid w:val="00E83EDA"/>
    <w:rsid w:val="00E83FBD"/>
    <w:rsid w:val="00E8495D"/>
    <w:rsid w:val="00E84CB1"/>
    <w:rsid w:val="00E851C6"/>
    <w:rsid w:val="00E85C43"/>
    <w:rsid w:val="00E85E18"/>
    <w:rsid w:val="00E87635"/>
    <w:rsid w:val="00E877A4"/>
    <w:rsid w:val="00E8798A"/>
    <w:rsid w:val="00E905E2"/>
    <w:rsid w:val="00E906FB"/>
    <w:rsid w:val="00E90B23"/>
    <w:rsid w:val="00E90C59"/>
    <w:rsid w:val="00E90F0E"/>
    <w:rsid w:val="00E91604"/>
    <w:rsid w:val="00E9188A"/>
    <w:rsid w:val="00E91C0E"/>
    <w:rsid w:val="00E91FFB"/>
    <w:rsid w:val="00E922C9"/>
    <w:rsid w:val="00E92890"/>
    <w:rsid w:val="00E92E84"/>
    <w:rsid w:val="00E930FC"/>
    <w:rsid w:val="00E934EA"/>
    <w:rsid w:val="00E937BA"/>
    <w:rsid w:val="00E940DA"/>
    <w:rsid w:val="00E94989"/>
    <w:rsid w:val="00E94A6B"/>
    <w:rsid w:val="00E94AA8"/>
    <w:rsid w:val="00E94BBB"/>
    <w:rsid w:val="00E95253"/>
    <w:rsid w:val="00E95273"/>
    <w:rsid w:val="00E953A4"/>
    <w:rsid w:val="00E954AF"/>
    <w:rsid w:val="00E95D60"/>
    <w:rsid w:val="00E95E51"/>
    <w:rsid w:val="00E95EB3"/>
    <w:rsid w:val="00E9633A"/>
    <w:rsid w:val="00E9659C"/>
    <w:rsid w:val="00E9664B"/>
    <w:rsid w:val="00E9690C"/>
    <w:rsid w:val="00E96E40"/>
    <w:rsid w:val="00E97AA1"/>
    <w:rsid w:val="00E97E74"/>
    <w:rsid w:val="00E97FDA"/>
    <w:rsid w:val="00EA0077"/>
    <w:rsid w:val="00EA010F"/>
    <w:rsid w:val="00EA0161"/>
    <w:rsid w:val="00EA0228"/>
    <w:rsid w:val="00EA02CC"/>
    <w:rsid w:val="00EA0AC2"/>
    <w:rsid w:val="00EA2002"/>
    <w:rsid w:val="00EA29AC"/>
    <w:rsid w:val="00EA2E76"/>
    <w:rsid w:val="00EA3477"/>
    <w:rsid w:val="00EA34B1"/>
    <w:rsid w:val="00EA3598"/>
    <w:rsid w:val="00EA39F3"/>
    <w:rsid w:val="00EA3A7C"/>
    <w:rsid w:val="00EA3C89"/>
    <w:rsid w:val="00EA4680"/>
    <w:rsid w:val="00EA4DEE"/>
    <w:rsid w:val="00EA5963"/>
    <w:rsid w:val="00EA5C13"/>
    <w:rsid w:val="00EA629D"/>
    <w:rsid w:val="00EA66FF"/>
    <w:rsid w:val="00EA6A47"/>
    <w:rsid w:val="00EA7DF0"/>
    <w:rsid w:val="00EB00AA"/>
    <w:rsid w:val="00EB05F0"/>
    <w:rsid w:val="00EB0656"/>
    <w:rsid w:val="00EB16FB"/>
    <w:rsid w:val="00EB1D8A"/>
    <w:rsid w:val="00EB25DC"/>
    <w:rsid w:val="00EB355D"/>
    <w:rsid w:val="00EB39F8"/>
    <w:rsid w:val="00EB4171"/>
    <w:rsid w:val="00EB4AF2"/>
    <w:rsid w:val="00EB55A6"/>
    <w:rsid w:val="00EB5827"/>
    <w:rsid w:val="00EB5B00"/>
    <w:rsid w:val="00EB5ECE"/>
    <w:rsid w:val="00EB60ED"/>
    <w:rsid w:val="00EB6114"/>
    <w:rsid w:val="00EB6D79"/>
    <w:rsid w:val="00EB6E74"/>
    <w:rsid w:val="00EB75B9"/>
    <w:rsid w:val="00EB7862"/>
    <w:rsid w:val="00EB7D93"/>
    <w:rsid w:val="00EB7ED6"/>
    <w:rsid w:val="00EC00DA"/>
    <w:rsid w:val="00EC0155"/>
    <w:rsid w:val="00EC13CF"/>
    <w:rsid w:val="00EC1E3D"/>
    <w:rsid w:val="00EC1FFC"/>
    <w:rsid w:val="00EC25D7"/>
    <w:rsid w:val="00EC3260"/>
    <w:rsid w:val="00EC3379"/>
    <w:rsid w:val="00EC3426"/>
    <w:rsid w:val="00EC3432"/>
    <w:rsid w:val="00EC35E2"/>
    <w:rsid w:val="00EC3678"/>
    <w:rsid w:val="00EC3902"/>
    <w:rsid w:val="00EC3D98"/>
    <w:rsid w:val="00EC44B7"/>
    <w:rsid w:val="00EC49FC"/>
    <w:rsid w:val="00EC4BB2"/>
    <w:rsid w:val="00EC4C1B"/>
    <w:rsid w:val="00EC4E31"/>
    <w:rsid w:val="00EC5523"/>
    <w:rsid w:val="00EC5C6F"/>
    <w:rsid w:val="00EC5D1E"/>
    <w:rsid w:val="00EC665B"/>
    <w:rsid w:val="00EC6734"/>
    <w:rsid w:val="00EC6E70"/>
    <w:rsid w:val="00EC702F"/>
    <w:rsid w:val="00EC7A5A"/>
    <w:rsid w:val="00EC7C04"/>
    <w:rsid w:val="00EC7CD2"/>
    <w:rsid w:val="00ED0D65"/>
    <w:rsid w:val="00ED1490"/>
    <w:rsid w:val="00ED1B48"/>
    <w:rsid w:val="00ED1EE4"/>
    <w:rsid w:val="00ED1F64"/>
    <w:rsid w:val="00ED2A6D"/>
    <w:rsid w:val="00ED3926"/>
    <w:rsid w:val="00ED3992"/>
    <w:rsid w:val="00ED3B96"/>
    <w:rsid w:val="00ED3F7D"/>
    <w:rsid w:val="00ED4131"/>
    <w:rsid w:val="00ED478B"/>
    <w:rsid w:val="00ED47DE"/>
    <w:rsid w:val="00ED47F8"/>
    <w:rsid w:val="00ED4C0E"/>
    <w:rsid w:val="00ED4C40"/>
    <w:rsid w:val="00ED5DBE"/>
    <w:rsid w:val="00ED6656"/>
    <w:rsid w:val="00ED69D3"/>
    <w:rsid w:val="00ED7421"/>
    <w:rsid w:val="00ED7481"/>
    <w:rsid w:val="00ED7C02"/>
    <w:rsid w:val="00EE0535"/>
    <w:rsid w:val="00EE0598"/>
    <w:rsid w:val="00EE05FE"/>
    <w:rsid w:val="00EE085D"/>
    <w:rsid w:val="00EE0875"/>
    <w:rsid w:val="00EE0A9E"/>
    <w:rsid w:val="00EE1178"/>
    <w:rsid w:val="00EE14E1"/>
    <w:rsid w:val="00EE1650"/>
    <w:rsid w:val="00EE2814"/>
    <w:rsid w:val="00EE2CDE"/>
    <w:rsid w:val="00EE36D3"/>
    <w:rsid w:val="00EE42AE"/>
    <w:rsid w:val="00EE4F60"/>
    <w:rsid w:val="00EE5447"/>
    <w:rsid w:val="00EE5552"/>
    <w:rsid w:val="00EE63AE"/>
    <w:rsid w:val="00EE6B2B"/>
    <w:rsid w:val="00EE6E7A"/>
    <w:rsid w:val="00EE6FD5"/>
    <w:rsid w:val="00EE7AC0"/>
    <w:rsid w:val="00EE7B6C"/>
    <w:rsid w:val="00EF03DB"/>
    <w:rsid w:val="00EF06E3"/>
    <w:rsid w:val="00EF08E0"/>
    <w:rsid w:val="00EF0A42"/>
    <w:rsid w:val="00EF0B3A"/>
    <w:rsid w:val="00EF1888"/>
    <w:rsid w:val="00EF1C4F"/>
    <w:rsid w:val="00EF2168"/>
    <w:rsid w:val="00EF22D0"/>
    <w:rsid w:val="00EF240D"/>
    <w:rsid w:val="00EF24C3"/>
    <w:rsid w:val="00EF2D5E"/>
    <w:rsid w:val="00EF303C"/>
    <w:rsid w:val="00EF32E8"/>
    <w:rsid w:val="00EF364B"/>
    <w:rsid w:val="00EF3D29"/>
    <w:rsid w:val="00EF4172"/>
    <w:rsid w:val="00EF51EE"/>
    <w:rsid w:val="00EF53D1"/>
    <w:rsid w:val="00EF53D6"/>
    <w:rsid w:val="00EF59F6"/>
    <w:rsid w:val="00EF6026"/>
    <w:rsid w:val="00EF6CD3"/>
    <w:rsid w:val="00EF6D9B"/>
    <w:rsid w:val="00EF7549"/>
    <w:rsid w:val="00EF7E61"/>
    <w:rsid w:val="00F006F3"/>
    <w:rsid w:val="00F012CF"/>
    <w:rsid w:val="00F014E4"/>
    <w:rsid w:val="00F029D7"/>
    <w:rsid w:val="00F02A12"/>
    <w:rsid w:val="00F02CB6"/>
    <w:rsid w:val="00F0335C"/>
    <w:rsid w:val="00F0342C"/>
    <w:rsid w:val="00F037A6"/>
    <w:rsid w:val="00F03A30"/>
    <w:rsid w:val="00F0479B"/>
    <w:rsid w:val="00F04B57"/>
    <w:rsid w:val="00F04D39"/>
    <w:rsid w:val="00F05169"/>
    <w:rsid w:val="00F05837"/>
    <w:rsid w:val="00F05AC3"/>
    <w:rsid w:val="00F05D07"/>
    <w:rsid w:val="00F06474"/>
    <w:rsid w:val="00F06706"/>
    <w:rsid w:val="00F06770"/>
    <w:rsid w:val="00F06D15"/>
    <w:rsid w:val="00F06E26"/>
    <w:rsid w:val="00F112B9"/>
    <w:rsid w:val="00F11323"/>
    <w:rsid w:val="00F11CE0"/>
    <w:rsid w:val="00F11E9F"/>
    <w:rsid w:val="00F13201"/>
    <w:rsid w:val="00F139C7"/>
    <w:rsid w:val="00F1407B"/>
    <w:rsid w:val="00F140B2"/>
    <w:rsid w:val="00F140D5"/>
    <w:rsid w:val="00F14195"/>
    <w:rsid w:val="00F14349"/>
    <w:rsid w:val="00F15666"/>
    <w:rsid w:val="00F15A33"/>
    <w:rsid w:val="00F15C20"/>
    <w:rsid w:val="00F16168"/>
    <w:rsid w:val="00F161BA"/>
    <w:rsid w:val="00F17086"/>
    <w:rsid w:val="00F17895"/>
    <w:rsid w:val="00F17FAC"/>
    <w:rsid w:val="00F201D9"/>
    <w:rsid w:val="00F20780"/>
    <w:rsid w:val="00F20B8D"/>
    <w:rsid w:val="00F20ED1"/>
    <w:rsid w:val="00F21077"/>
    <w:rsid w:val="00F214BC"/>
    <w:rsid w:val="00F21FA3"/>
    <w:rsid w:val="00F22992"/>
    <w:rsid w:val="00F22B20"/>
    <w:rsid w:val="00F22C12"/>
    <w:rsid w:val="00F22D17"/>
    <w:rsid w:val="00F22F19"/>
    <w:rsid w:val="00F23213"/>
    <w:rsid w:val="00F23751"/>
    <w:rsid w:val="00F23D72"/>
    <w:rsid w:val="00F23FBC"/>
    <w:rsid w:val="00F242C2"/>
    <w:rsid w:val="00F25038"/>
    <w:rsid w:val="00F25643"/>
    <w:rsid w:val="00F25985"/>
    <w:rsid w:val="00F25D33"/>
    <w:rsid w:val="00F27043"/>
    <w:rsid w:val="00F2735E"/>
    <w:rsid w:val="00F27585"/>
    <w:rsid w:val="00F27B76"/>
    <w:rsid w:val="00F27CCF"/>
    <w:rsid w:val="00F27D06"/>
    <w:rsid w:val="00F3058D"/>
    <w:rsid w:val="00F30878"/>
    <w:rsid w:val="00F314FD"/>
    <w:rsid w:val="00F3170B"/>
    <w:rsid w:val="00F31870"/>
    <w:rsid w:val="00F31AEB"/>
    <w:rsid w:val="00F31DE7"/>
    <w:rsid w:val="00F31F9F"/>
    <w:rsid w:val="00F323E6"/>
    <w:rsid w:val="00F32D68"/>
    <w:rsid w:val="00F32EE9"/>
    <w:rsid w:val="00F3335A"/>
    <w:rsid w:val="00F333C7"/>
    <w:rsid w:val="00F33B3E"/>
    <w:rsid w:val="00F344F2"/>
    <w:rsid w:val="00F34BD3"/>
    <w:rsid w:val="00F34DC4"/>
    <w:rsid w:val="00F35177"/>
    <w:rsid w:val="00F353AC"/>
    <w:rsid w:val="00F35481"/>
    <w:rsid w:val="00F362E4"/>
    <w:rsid w:val="00F36902"/>
    <w:rsid w:val="00F36CE4"/>
    <w:rsid w:val="00F36E3F"/>
    <w:rsid w:val="00F37586"/>
    <w:rsid w:val="00F4070C"/>
    <w:rsid w:val="00F409C4"/>
    <w:rsid w:val="00F40B81"/>
    <w:rsid w:val="00F4201D"/>
    <w:rsid w:val="00F4347D"/>
    <w:rsid w:val="00F434BF"/>
    <w:rsid w:val="00F43909"/>
    <w:rsid w:val="00F43A33"/>
    <w:rsid w:val="00F44640"/>
    <w:rsid w:val="00F4467D"/>
    <w:rsid w:val="00F44764"/>
    <w:rsid w:val="00F44BE2"/>
    <w:rsid w:val="00F44D9E"/>
    <w:rsid w:val="00F44F76"/>
    <w:rsid w:val="00F4592C"/>
    <w:rsid w:val="00F46364"/>
    <w:rsid w:val="00F46DBF"/>
    <w:rsid w:val="00F46E3D"/>
    <w:rsid w:val="00F471A0"/>
    <w:rsid w:val="00F472D0"/>
    <w:rsid w:val="00F478C4"/>
    <w:rsid w:val="00F478DA"/>
    <w:rsid w:val="00F47B82"/>
    <w:rsid w:val="00F47CC4"/>
    <w:rsid w:val="00F50140"/>
    <w:rsid w:val="00F50596"/>
    <w:rsid w:val="00F50E0F"/>
    <w:rsid w:val="00F5127B"/>
    <w:rsid w:val="00F51D35"/>
    <w:rsid w:val="00F520C1"/>
    <w:rsid w:val="00F52694"/>
    <w:rsid w:val="00F53391"/>
    <w:rsid w:val="00F53416"/>
    <w:rsid w:val="00F535D9"/>
    <w:rsid w:val="00F5368E"/>
    <w:rsid w:val="00F538BA"/>
    <w:rsid w:val="00F53F4F"/>
    <w:rsid w:val="00F547CA"/>
    <w:rsid w:val="00F552C3"/>
    <w:rsid w:val="00F55570"/>
    <w:rsid w:val="00F556EA"/>
    <w:rsid w:val="00F55851"/>
    <w:rsid w:val="00F559BF"/>
    <w:rsid w:val="00F55D4E"/>
    <w:rsid w:val="00F56071"/>
    <w:rsid w:val="00F5742B"/>
    <w:rsid w:val="00F574E7"/>
    <w:rsid w:val="00F57797"/>
    <w:rsid w:val="00F57CEE"/>
    <w:rsid w:val="00F57D40"/>
    <w:rsid w:val="00F57FC1"/>
    <w:rsid w:val="00F600A1"/>
    <w:rsid w:val="00F6025C"/>
    <w:rsid w:val="00F60271"/>
    <w:rsid w:val="00F602CA"/>
    <w:rsid w:val="00F60807"/>
    <w:rsid w:val="00F61365"/>
    <w:rsid w:val="00F613BF"/>
    <w:rsid w:val="00F61C29"/>
    <w:rsid w:val="00F61D7D"/>
    <w:rsid w:val="00F627AD"/>
    <w:rsid w:val="00F62851"/>
    <w:rsid w:val="00F62EB8"/>
    <w:rsid w:val="00F63753"/>
    <w:rsid w:val="00F63A20"/>
    <w:rsid w:val="00F63A38"/>
    <w:rsid w:val="00F63E9C"/>
    <w:rsid w:val="00F640F2"/>
    <w:rsid w:val="00F6462E"/>
    <w:rsid w:val="00F64E9D"/>
    <w:rsid w:val="00F65069"/>
    <w:rsid w:val="00F65F5B"/>
    <w:rsid w:val="00F66399"/>
    <w:rsid w:val="00F66783"/>
    <w:rsid w:val="00F66F84"/>
    <w:rsid w:val="00F679F9"/>
    <w:rsid w:val="00F70195"/>
    <w:rsid w:val="00F7034A"/>
    <w:rsid w:val="00F70C4C"/>
    <w:rsid w:val="00F70C84"/>
    <w:rsid w:val="00F70DB8"/>
    <w:rsid w:val="00F70EB6"/>
    <w:rsid w:val="00F70FCF"/>
    <w:rsid w:val="00F716F8"/>
    <w:rsid w:val="00F719C1"/>
    <w:rsid w:val="00F72249"/>
    <w:rsid w:val="00F72774"/>
    <w:rsid w:val="00F729F7"/>
    <w:rsid w:val="00F737AD"/>
    <w:rsid w:val="00F73B2D"/>
    <w:rsid w:val="00F74672"/>
    <w:rsid w:val="00F74DC1"/>
    <w:rsid w:val="00F757A6"/>
    <w:rsid w:val="00F75E40"/>
    <w:rsid w:val="00F7628A"/>
    <w:rsid w:val="00F76A19"/>
    <w:rsid w:val="00F77190"/>
    <w:rsid w:val="00F77DA1"/>
    <w:rsid w:val="00F77EE7"/>
    <w:rsid w:val="00F80A26"/>
    <w:rsid w:val="00F80DAB"/>
    <w:rsid w:val="00F81543"/>
    <w:rsid w:val="00F81835"/>
    <w:rsid w:val="00F81FB0"/>
    <w:rsid w:val="00F82C29"/>
    <w:rsid w:val="00F82D3B"/>
    <w:rsid w:val="00F8375F"/>
    <w:rsid w:val="00F839A7"/>
    <w:rsid w:val="00F83AF7"/>
    <w:rsid w:val="00F83C1D"/>
    <w:rsid w:val="00F8460F"/>
    <w:rsid w:val="00F84D73"/>
    <w:rsid w:val="00F856F2"/>
    <w:rsid w:val="00F85D0E"/>
    <w:rsid w:val="00F85D5B"/>
    <w:rsid w:val="00F860E3"/>
    <w:rsid w:val="00F8729A"/>
    <w:rsid w:val="00F87B7B"/>
    <w:rsid w:val="00F87EB8"/>
    <w:rsid w:val="00F9140C"/>
    <w:rsid w:val="00F919D8"/>
    <w:rsid w:val="00F919FE"/>
    <w:rsid w:val="00F91BFA"/>
    <w:rsid w:val="00F91FE7"/>
    <w:rsid w:val="00F92409"/>
    <w:rsid w:val="00F9245C"/>
    <w:rsid w:val="00F92957"/>
    <w:rsid w:val="00F92BAD"/>
    <w:rsid w:val="00F933C6"/>
    <w:rsid w:val="00F93FA2"/>
    <w:rsid w:val="00F94563"/>
    <w:rsid w:val="00F947F3"/>
    <w:rsid w:val="00F95159"/>
    <w:rsid w:val="00F95308"/>
    <w:rsid w:val="00F95D69"/>
    <w:rsid w:val="00F9602B"/>
    <w:rsid w:val="00F96D28"/>
    <w:rsid w:val="00F97882"/>
    <w:rsid w:val="00F97B4A"/>
    <w:rsid w:val="00F97B9F"/>
    <w:rsid w:val="00FA00F6"/>
    <w:rsid w:val="00FA01DF"/>
    <w:rsid w:val="00FA034D"/>
    <w:rsid w:val="00FA039B"/>
    <w:rsid w:val="00FA0C8C"/>
    <w:rsid w:val="00FA15E2"/>
    <w:rsid w:val="00FA219E"/>
    <w:rsid w:val="00FA2DFE"/>
    <w:rsid w:val="00FA3E3C"/>
    <w:rsid w:val="00FA417C"/>
    <w:rsid w:val="00FA4261"/>
    <w:rsid w:val="00FA4C23"/>
    <w:rsid w:val="00FA6094"/>
    <w:rsid w:val="00FA6577"/>
    <w:rsid w:val="00FA6F67"/>
    <w:rsid w:val="00FA7412"/>
    <w:rsid w:val="00FA743A"/>
    <w:rsid w:val="00FA7A79"/>
    <w:rsid w:val="00FA7BD5"/>
    <w:rsid w:val="00FA7FEA"/>
    <w:rsid w:val="00FB01C9"/>
    <w:rsid w:val="00FB0E91"/>
    <w:rsid w:val="00FB105F"/>
    <w:rsid w:val="00FB18A6"/>
    <w:rsid w:val="00FB1A95"/>
    <w:rsid w:val="00FB2383"/>
    <w:rsid w:val="00FB28CB"/>
    <w:rsid w:val="00FB2943"/>
    <w:rsid w:val="00FB2E7C"/>
    <w:rsid w:val="00FB354B"/>
    <w:rsid w:val="00FB3790"/>
    <w:rsid w:val="00FB37C0"/>
    <w:rsid w:val="00FB3D9B"/>
    <w:rsid w:val="00FB495E"/>
    <w:rsid w:val="00FB4C59"/>
    <w:rsid w:val="00FB4CD4"/>
    <w:rsid w:val="00FB4CD8"/>
    <w:rsid w:val="00FB4CF2"/>
    <w:rsid w:val="00FB50E3"/>
    <w:rsid w:val="00FB5B3D"/>
    <w:rsid w:val="00FB610A"/>
    <w:rsid w:val="00FB61E8"/>
    <w:rsid w:val="00FB65A3"/>
    <w:rsid w:val="00FB6AD4"/>
    <w:rsid w:val="00FB6DB6"/>
    <w:rsid w:val="00FC00CF"/>
    <w:rsid w:val="00FC04B3"/>
    <w:rsid w:val="00FC098D"/>
    <w:rsid w:val="00FC0D82"/>
    <w:rsid w:val="00FC1285"/>
    <w:rsid w:val="00FC1368"/>
    <w:rsid w:val="00FC15B4"/>
    <w:rsid w:val="00FC1808"/>
    <w:rsid w:val="00FC182D"/>
    <w:rsid w:val="00FC18CC"/>
    <w:rsid w:val="00FC2032"/>
    <w:rsid w:val="00FC25E8"/>
    <w:rsid w:val="00FC26D6"/>
    <w:rsid w:val="00FC2BCB"/>
    <w:rsid w:val="00FC2CA6"/>
    <w:rsid w:val="00FC31EA"/>
    <w:rsid w:val="00FC3303"/>
    <w:rsid w:val="00FC33C7"/>
    <w:rsid w:val="00FC3F5A"/>
    <w:rsid w:val="00FC44DF"/>
    <w:rsid w:val="00FC4B07"/>
    <w:rsid w:val="00FC4DF2"/>
    <w:rsid w:val="00FC4E5F"/>
    <w:rsid w:val="00FC61F1"/>
    <w:rsid w:val="00FC64BC"/>
    <w:rsid w:val="00FC6671"/>
    <w:rsid w:val="00FC68D3"/>
    <w:rsid w:val="00FC6CA1"/>
    <w:rsid w:val="00FC6ED1"/>
    <w:rsid w:val="00FC6F69"/>
    <w:rsid w:val="00FC71D9"/>
    <w:rsid w:val="00FC74CF"/>
    <w:rsid w:val="00FC779B"/>
    <w:rsid w:val="00FC79D9"/>
    <w:rsid w:val="00FC7A21"/>
    <w:rsid w:val="00FC7D75"/>
    <w:rsid w:val="00FD0DC5"/>
    <w:rsid w:val="00FD0F71"/>
    <w:rsid w:val="00FD1022"/>
    <w:rsid w:val="00FD1024"/>
    <w:rsid w:val="00FD114E"/>
    <w:rsid w:val="00FD163B"/>
    <w:rsid w:val="00FD1AE8"/>
    <w:rsid w:val="00FD1F0B"/>
    <w:rsid w:val="00FD21C2"/>
    <w:rsid w:val="00FD2767"/>
    <w:rsid w:val="00FD2D67"/>
    <w:rsid w:val="00FD365D"/>
    <w:rsid w:val="00FD3F8E"/>
    <w:rsid w:val="00FD4D59"/>
    <w:rsid w:val="00FD52A9"/>
    <w:rsid w:val="00FD5D0D"/>
    <w:rsid w:val="00FD5D6C"/>
    <w:rsid w:val="00FD755B"/>
    <w:rsid w:val="00FE063E"/>
    <w:rsid w:val="00FE06ED"/>
    <w:rsid w:val="00FE06FF"/>
    <w:rsid w:val="00FE0794"/>
    <w:rsid w:val="00FE0995"/>
    <w:rsid w:val="00FE0D6F"/>
    <w:rsid w:val="00FE1928"/>
    <w:rsid w:val="00FE2755"/>
    <w:rsid w:val="00FE3634"/>
    <w:rsid w:val="00FE3E2C"/>
    <w:rsid w:val="00FE3EA0"/>
    <w:rsid w:val="00FE402E"/>
    <w:rsid w:val="00FE498C"/>
    <w:rsid w:val="00FE50DD"/>
    <w:rsid w:val="00FE561E"/>
    <w:rsid w:val="00FE6211"/>
    <w:rsid w:val="00FE6988"/>
    <w:rsid w:val="00FE6AD0"/>
    <w:rsid w:val="00FE78EF"/>
    <w:rsid w:val="00FE7E9C"/>
    <w:rsid w:val="00FE7F17"/>
    <w:rsid w:val="00FE7F38"/>
    <w:rsid w:val="00FE7F8B"/>
    <w:rsid w:val="00FF0316"/>
    <w:rsid w:val="00FF0648"/>
    <w:rsid w:val="00FF0E06"/>
    <w:rsid w:val="00FF10AB"/>
    <w:rsid w:val="00FF1577"/>
    <w:rsid w:val="00FF176C"/>
    <w:rsid w:val="00FF18E3"/>
    <w:rsid w:val="00FF213A"/>
    <w:rsid w:val="00FF2375"/>
    <w:rsid w:val="00FF3499"/>
    <w:rsid w:val="00FF3939"/>
    <w:rsid w:val="00FF4135"/>
    <w:rsid w:val="00FF4803"/>
    <w:rsid w:val="00FF4C39"/>
    <w:rsid w:val="00FF523F"/>
    <w:rsid w:val="00FF530A"/>
    <w:rsid w:val="00FF5A47"/>
    <w:rsid w:val="00FF5CF7"/>
    <w:rsid w:val="00FF5D52"/>
    <w:rsid w:val="00FF7061"/>
    <w:rsid w:val="00FF7353"/>
    <w:rsid w:val="00FF7583"/>
    <w:rsid w:val="00FF76A4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uiCompat97To2003/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martTagType w:namespaceuri="urn:schemas-microsoft-com:office:smarttags" w:name="chmetcnv"/>
  <w:smartTagType w:namespaceuri="urn:schemas-microsoft-com:office:smarttags" w:name="chsdate"/>
  <w:smartTagType w:namespaceuri="urn:schemas-microsoft-com:office:smarttags" w:name="PersonName"/>
  <w:shapeDefaults>
    <o:shapedefaults v:ext="edit" spidmax="1028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宋体" w:hAnsi="Calibri" w:cs="Times New Roman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Subtitle" w:locked="1" w:semiHidden="0" w:uiPriority="0" w:unhideWhenUsed="0" w:qFormat="1"/>
    <w:lsdException w:name="Strong" w:locked="1" w:semiHidden="0" w:uiPriority="0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EA2E76"/>
    <w:pPr>
      <w:widowControl w:val="0"/>
      <w:jc w:val="both"/>
    </w:pPr>
  </w:style>
  <w:style w:type="character" w:default="1" w:styleId="DefaultParagraphFont">
    <w:name w:val="Default Paragraph Font"/>
    <w:uiPriority w:val="99"/>
    <w:semiHidden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rsid w:val="00BE2038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HeaderChar">
    <w:name w:val="Header Char"/>
    <w:basedOn w:val="DefaultParagraphFont"/>
    <w:link w:val="Header"/>
    <w:uiPriority w:val="99"/>
    <w:locked/>
    <w:rsid w:val="00BE2038"/>
    <w:rPr>
      <w:rFonts w:cs="Times New Roman"/>
      <w:sz w:val="18"/>
      <w:szCs w:val="18"/>
    </w:rPr>
  </w:style>
  <w:style w:type="paragraph" w:styleId="Footer">
    <w:name w:val="footer"/>
    <w:basedOn w:val="Normal"/>
    <w:link w:val="FooterChar"/>
    <w:uiPriority w:val="99"/>
    <w:rsid w:val="00BE2038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FooterChar">
    <w:name w:val="Footer Char"/>
    <w:basedOn w:val="DefaultParagraphFont"/>
    <w:link w:val="Footer"/>
    <w:uiPriority w:val="99"/>
    <w:locked/>
    <w:rsid w:val="00BE2038"/>
    <w:rPr>
      <w:rFonts w:cs="Times New Roman"/>
      <w:sz w:val="18"/>
      <w:szCs w:val="18"/>
    </w:rPr>
  </w:style>
  <w:style w:type="character" w:styleId="PageNumber">
    <w:name w:val="page number"/>
    <w:basedOn w:val="DefaultParagraphFont"/>
    <w:uiPriority w:val="99"/>
    <w:rsid w:val="00B067CB"/>
    <w:rPr>
      <w:rFonts w:cs="Times New Roman"/>
    </w:rPr>
  </w:style>
  <w:style w:type="paragraph" w:styleId="BalloonText">
    <w:name w:val="Balloon Text"/>
    <w:basedOn w:val="Normal"/>
    <w:link w:val="BalloonTextChar"/>
    <w:uiPriority w:val="99"/>
    <w:semiHidden/>
    <w:rsid w:val="00B067CB"/>
    <w:rPr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locked/>
    <w:rsid w:val="00B067CB"/>
    <w:rPr>
      <w:rFonts w:cs="Times New Roman"/>
      <w:sz w:val="18"/>
      <w:szCs w:val="18"/>
    </w:rPr>
  </w:style>
  <w:style w:type="paragraph" w:styleId="ListParagraph">
    <w:name w:val="List Paragraph"/>
    <w:basedOn w:val="Normal"/>
    <w:uiPriority w:val="99"/>
    <w:qFormat/>
    <w:rsid w:val="0039196A"/>
    <w:pPr>
      <w:ind w:firstLineChars="200" w:firstLine="420"/>
    </w:pPr>
  </w:style>
  <w:style w:type="character" w:styleId="Hyperlink">
    <w:name w:val="Hyperlink"/>
    <w:basedOn w:val="DefaultParagraphFont"/>
    <w:uiPriority w:val="99"/>
    <w:semiHidden/>
    <w:rsid w:val="008129FA"/>
    <w:rPr>
      <w:rFonts w:cs="Times New Roman"/>
      <w:color w:val="0000FF"/>
      <w:u w:val="single"/>
    </w:rPr>
  </w:style>
  <w:style w:type="table" w:styleId="TableGrid">
    <w:name w:val="Table Grid"/>
    <w:basedOn w:val="TableNormal"/>
    <w:uiPriority w:val="99"/>
    <w:rsid w:val="00AA401C"/>
    <w:rPr>
      <w:kern w:val="0"/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Title">
    <w:name w:val="Title"/>
    <w:basedOn w:val="Normal"/>
    <w:next w:val="Normal"/>
    <w:link w:val="TitleChar"/>
    <w:uiPriority w:val="99"/>
    <w:qFormat/>
    <w:rsid w:val="00347809"/>
    <w:pPr>
      <w:spacing w:before="240" w:after="60"/>
      <w:jc w:val="center"/>
      <w:outlineLvl w:val="0"/>
    </w:pPr>
    <w:rPr>
      <w:rFonts w:ascii="Cambria" w:hAnsi="Cambria"/>
      <w:b/>
      <w:bCs/>
      <w:sz w:val="32"/>
      <w:szCs w:val="32"/>
    </w:rPr>
  </w:style>
  <w:style w:type="character" w:customStyle="1" w:styleId="TitleChar">
    <w:name w:val="Title Char"/>
    <w:basedOn w:val="DefaultParagraphFont"/>
    <w:link w:val="Title"/>
    <w:uiPriority w:val="99"/>
    <w:locked/>
    <w:rsid w:val="00347809"/>
    <w:rPr>
      <w:rFonts w:ascii="Cambria" w:eastAsia="宋体" w:hAnsi="Cambria" w:cs="Times New Roman"/>
      <w:b/>
      <w:bCs/>
      <w:sz w:val="32"/>
      <w:szCs w:val="32"/>
    </w:rPr>
  </w:style>
  <w:style w:type="paragraph" w:customStyle="1" w:styleId="Char">
    <w:name w:val="Char"/>
    <w:basedOn w:val="Normal"/>
    <w:uiPriority w:val="99"/>
    <w:rsid w:val="00B23A9B"/>
    <w:pPr>
      <w:widowControl/>
      <w:spacing w:line="300" w:lineRule="auto"/>
      <w:ind w:firstLineChars="200" w:firstLine="200"/>
    </w:pPr>
    <w:rPr>
      <w:rFonts w:ascii="Verdana" w:hAnsi="Verdana"/>
      <w:kern w:val="0"/>
      <w:szCs w:val="20"/>
      <w:lang w:eastAsia="en-US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53638872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638872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2.xml"/><Relationship Id="rId13" Type="http://schemas.openxmlformats.org/officeDocument/2006/relationships/oleObject" Target="embeddings/oleObject1.bin"/><Relationship Id="rId1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footer" Target="footer1.xml"/><Relationship Id="rId12" Type="http://schemas.openxmlformats.org/officeDocument/2006/relationships/image" Target="media/image4.png"/><Relationship Id="rId17" Type="http://schemas.openxmlformats.org/officeDocument/2006/relationships/image" Target="media/image8.png"/><Relationship Id="rId2" Type="http://schemas.openxmlformats.org/officeDocument/2006/relationships/styles" Target="styles.xml"/><Relationship Id="rId16" Type="http://schemas.openxmlformats.org/officeDocument/2006/relationships/image" Target="media/image7.pn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3.png"/><Relationship Id="rId5" Type="http://schemas.openxmlformats.org/officeDocument/2006/relationships/footnotes" Target="footnotes.xml"/><Relationship Id="rId15" Type="http://schemas.openxmlformats.org/officeDocument/2006/relationships/image" Target="media/image6.png"/><Relationship Id="rId10" Type="http://schemas.openxmlformats.org/officeDocument/2006/relationships/image" Target="media/image2.png"/><Relationship Id="rId19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image" Target="media/image1.png"/><Relationship Id="rId14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Normal_Wordconv.dotm</Template>
  <TotalTime>6384</TotalTime>
  <Pages>9</Pages>
  <Words>1510</Words>
  <Characters>8612</Characters>
  <Application>Microsoft Office Outlook</Application>
  <DocSecurity>0</DocSecurity>
  <Lines>0</Lines>
  <Paragraphs>0</Paragraphs>
  <ScaleCrop>false</ScaleCrop>
  <Company>北京市海淀区教师进修学校</Company>
  <LinksUpToDate>false</LinksUpToDate>
  <CharactersWithSpaces>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lenovo</cp:lastModifiedBy>
  <cp:revision>3552</cp:revision>
  <dcterms:created xsi:type="dcterms:W3CDTF">2015-04-04T10:23:00Z</dcterms:created>
  <dcterms:modified xsi:type="dcterms:W3CDTF">2015-05-08T01:19:00Z</dcterms:modified>
</cp:coreProperties>
</file>